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9EE" w:rsidRPr="00750D34" w:rsidRDefault="00F129EE" w:rsidP="00E35542">
      <w:pPr>
        <w:ind w:left="4962"/>
      </w:pPr>
      <w:r>
        <w:rPr>
          <w:sz w:val="28"/>
          <w:szCs w:val="28"/>
        </w:rPr>
        <w:t xml:space="preserve"> </w:t>
      </w:r>
      <w:r w:rsidRPr="00750D34">
        <w:t xml:space="preserve">Приложение № 4 </w:t>
      </w:r>
    </w:p>
    <w:p w:rsidR="00F129EE" w:rsidRDefault="00F129EE" w:rsidP="00750D34">
      <w:pPr>
        <w:ind w:left="5040" w:right="-286"/>
        <w:outlineLvl w:val="1"/>
      </w:pPr>
      <w:r>
        <w:t>Об утверждении  примерного Положения</w:t>
      </w:r>
    </w:p>
    <w:p w:rsidR="00F129EE" w:rsidRDefault="00F129EE" w:rsidP="00750D34">
      <w:pPr>
        <w:ind w:left="5040" w:right="-286"/>
        <w:outlineLvl w:val="1"/>
      </w:pPr>
      <w:r>
        <w:t>об оплате труда работников муниципальных</w:t>
      </w:r>
    </w:p>
    <w:p w:rsidR="00F129EE" w:rsidRDefault="00F129EE" w:rsidP="00750D34">
      <w:pPr>
        <w:ind w:left="5040" w:right="-286"/>
        <w:outlineLvl w:val="1"/>
      </w:pPr>
      <w:r>
        <w:t>бюджетных образовательных</w:t>
      </w:r>
    </w:p>
    <w:p w:rsidR="00F129EE" w:rsidRDefault="00F129EE" w:rsidP="00750D34">
      <w:pPr>
        <w:ind w:left="5040" w:right="-286"/>
        <w:outlineLvl w:val="1"/>
      </w:pPr>
      <w:r>
        <w:t>учреждений дополнительного</w:t>
      </w:r>
    </w:p>
    <w:p w:rsidR="00F129EE" w:rsidRDefault="00F129EE" w:rsidP="00750D34">
      <w:pPr>
        <w:ind w:left="5040" w:right="-286"/>
        <w:outlineLvl w:val="1"/>
      </w:pPr>
      <w:r>
        <w:t>образования детей спортивной направленности г. Назарово</w:t>
      </w:r>
    </w:p>
    <w:p w:rsidR="00F129EE" w:rsidRDefault="00F129EE" w:rsidP="00BD772D">
      <w:pPr>
        <w:jc w:val="center"/>
        <w:rPr>
          <w:b/>
          <w:bCs/>
          <w:sz w:val="28"/>
          <w:szCs w:val="28"/>
        </w:rPr>
      </w:pPr>
    </w:p>
    <w:p w:rsidR="00F129EE" w:rsidRDefault="00F129EE" w:rsidP="00BD772D">
      <w:pPr>
        <w:jc w:val="center"/>
        <w:rPr>
          <w:b/>
          <w:bCs/>
          <w:sz w:val="28"/>
          <w:szCs w:val="28"/>
        </w:rPr>
      </w:pPr>
    </w:p>
    <w:p w:rsidR="00F129EE" w:rsidRDefault="00F129EE" w:rsidP="00BD772D">
      <w:pPr>
        <w:jc w:val="center"/>
        <w:rPr>
          <w:b/>
          <w:bCs/>
          <w:sz w:val="28"/>
          <w:szCs w:val="28"/>
        </w:rPr>
      </w:pPr>
    </w:p>
    <w:p w:rsidR="00F129EE" w:rsidRDefault="00F129EE" w:rsidP="00BD772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Размеры</w:t>
      </w:r>
    </w:p>
    <w:p w:rsidR="00F129EE" w:rsidRPr="00F87C9E" w:rsidRDefault="00F129EE" w:rsidP="00BD772D">
      <w:pPr>
        <w:jc w:val="center"/>
        <w:rPr>
          <w:b/>
          <w:bCs/>
          <w:sz w:val="28"/>
          <w:szCs w:val="28"/>
        </w:rPr>
      </w:pPr>
      <w:r w:rsidRPr="00F87C9E">
        <w:rPr>
          <w:b/>
          <w:bCs/>
          <w:sz w:val="28"/>
          <w:szCs w:val="28"/>
        </w:rPr>
        <w:t>персональной</w:t>
      </w:r>
      <w:r>
        <w:rPr>
          <w:b/>
          <w:bCs/>
          <w:sz w:val="28"/>
          <w:szCs w:val="28"/>
        </w:rPr>
        <w:t xml:space="preserve"> выплаты </w:t>
      </w:r>
      <w:r w:rsidRPr="00F87C9E">
        <w:rPr>
          <w:b/>
          <w:bCs/>
          <w:sz w:val="28"/>
          <w:szCs w:val="28"/>
        </w:rPr>
        <w:t>за ква</w:t>
      </w:r>
      <w:r>
        <w:rPr>
          <w:b/>
          <w:bCs/>
          <w:sz w:val="28"/>
          <w:szCs w:val="28"/>
        </w:rPr>
        <w:t>лификационну</w:t>
      </w:r>
      <w:r w:rsidRPr="00F87C9E">
        <w:rPr>
          <w:b/>
          <w:bCs/>
          <w:sz w:val="28"/>
          <w:szCs w:val="28"/>
        </w:rPr>
        <w:t xml:space="preserve">ю категорию </w:t>
      </w:r>
    </w:p>
    <w:p w:rsidR="00F129EE" w:rsidRDefault="00F129EE" w:rsidP="00BD772D">
      <w:pPr>
        <w:ind w:firstLine="540"/>
        <w:jc w:val="both"/>
        <w:outlineLvl w:val="0"/>
        <w:rPr>
          <w:b/>
          <w:bCs/>
          <w:sz w:val="28"/>
          <w:szCs w:val="28"/>
        </w:rPr>
      </w:pPr>
    </w:p>
    <w:p w:rsidR="00F129EE" w:rsidRPr="00F87C9E" w:rsidRDefault="00F129EE" w:rsidP="00BD772D">
      <w:pPr>
        <w:ind w:firstLine="540"/>
        <w:jc w:val="both"/>
        <w:outlineLvl w:val="0"/>
        <w:rPr>
          <w:b/>
          <w:bCs/>
          <w:sz w:val="28"/>
          <w:szCs w:val="28"/>
        </w:rPr>
      </w:pPr>
    </w:p>
    <w:tbl>
      <w:tblPr>
        <w:tblW w:w="9498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3780"/>
        <w:gridCol w:w="5043"/>
      </w:tblGrid>
      <w:tr w:rsidR="00F129EE" w:rsidRPr="00064990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9EE" w:rsidRPr="00962972" w:rsidRDefault="00F129EE" w:rsidP="00743A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62972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9EE" w:rsidRPr="00962972" w:rsidRDefault="00F129EE" w:rsidP="00743A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Квалификационная      </w:t>
            </w:r>
            <w:r w:rsidRPr="00962972">
              <w:rPr>
                <w:rFonts w:ascii="Times New Roman" w:hAnsi="Times New Roman" w:cs="Times New Roman"/>
                <w:sz w:val="24"/>
                <w:szCs w:val="24"/>
              </w:rPr>
              <w:br/>
              <w:t>категория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9EE" w:rsidRPr="00962972" w:rsidRDefault="00F129EE" w:rsidP="00743A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 xml:space="preserve">Размер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выплаты</w:t>
            </w: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 xml:space="preserve">, в процентах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 xml:space="preserve">от оклада (должностного оклада),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>ставки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>аработной платы</w:t>
            </w:r>
          </w:p>
        </w:tc>
      </w:tr>
      <w:tr w:rsidR="00F129EE" w:rsidRPr="00064990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9EE" w:rsidRPr="00962972" w:rsidRDefault="00F129EE" w:rsidP="00743A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9EE" w:rsidRPr="00962972" w:rsidRDefault="00F129EE" w:rsidP="00C579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9EE" w:rsidRPr="00962972" w:rsidRDefault="00F129EE" w:rsidP="00743A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129EE" w:rsidRPr="00064990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9EE" w:rsidRPr="00962972" w:rsidRDefault="00F129EE" w:rsidP="00743A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9EE" w:rsidRPr="00962972" w:rsidRDefault="00F129EE" w:rsidP="00C579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 xml:space="preserve">Первая 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9EE" w:rsidRPr="00962972" w:rsidRDefault="00F129EE" w:rsidP="00743A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F129EE" w:rsidRPr="00064990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9EE" w:rsidRPr="00962972" w:rsidRDefault="00F129EE" w:rsidP="00743A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9EE" w:rsidRPr="00962972" w:rsidRDefault="00F129EE" w:rsidP="00C579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 xml:space="preserve">Вторая 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9EE" w:rsidRPr="00962972" w:rsidRDefault="00F129EE" w:rsidP="00743A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F129EE" w:rsidRPr="00792EC4" w:rsidRDefault="00F129EE" w:rsidP="00F01728">
      <w:pPr>
        <w:jc w:val="center"/>
        <w:rPr>
          <w:b/>
          <w:bCs/>
          <w:sz w:val="28"/>
          <w:szCs w:val="28"/>
        </w:rPr>
      </w:pPr>
    </w:p>
    <w:p w:rsidR="00F129EE" w:rsidRDefault="00F129EE" w:rsidP="00F01728">
      <w:pPr>
        <w:jc w:val="center"/>
        <w:rPr>
          <w:b/>
          <w:bCs/>
          <w:sz w:val="28"/>
          <w:szCs w:val="28"/>
        </w:rPr>
      </w:pPr>
    </w:p>
    <w:p w:rsidR="00F129EE" w:rsidRPr="00F01728" w:rsidRDefault="00F129EE" w:rsidP="00F01728">
      <w:pPr>
        <w:jc w:val="center"/>
        <w:rPr>
          <w:b/>
          <w:bCs/>
          <w:sz w:val="28"/>
          <w:szCs w:val="28"/>
        </w:rPr>
      </w:pPr>
    </w:p>
    <w:sectPr w:rsidR="00F129EE" w:rsidRPr="00F01728" w:rsidSect="007D7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5542"/>
    <w:rsid w:val="000019F8"/>
    <w:rsid w:val="000020DD"/>
    <w:rsid w:val="0000223F"/>
    <w:rsid w:val="000022ED"/>
    <w:rsid w:val="00006046"/>
    <w:rsid w:val="0000661B"/>
    <w:rsid w:val="000066FD"/>
    <w:rsid w:val="00007E35"/>
    <w:rsid w:val="00010B95"/>
    <w:rsid w:val="00011CF3"/>
    <w:rsid w:val="00012C90"/>
    <w:rsid w:val="00014871"/>
    <w:rsid w:val="0001550C"/>
    <w:rsid w:val="000158C6"/>
    <w:rsid w:val="00015A88"/>
    <w:rsid w:val="00020A5F"/>
    <w:rsid w:val="00022D6B"/>
    <w:rsid w:val="00022EAA"/>
    <w:rsid w:val="00024917"/>
    <w:rsid w:val="0002503C"/>
    <w:rsid w:val="00025F96"/>
    <w:rsid w:val="00031F55"/>
    <w:rsid w:val="00033147"/>
    <w:rsid w:val="000360DF"/>
    <w:rsid w:val="00036368"/>
    <w:rsid w:val="0003724E"/>
    <w:rsid w:val="00040574"/>
    <w:rsid w:val="00041650"/>
    <w:rsid w:val="00041D4D"/>
    <w:rsid w:val="00041E5A"/>
    <w:rsid w:val="0004267A"/>
    <w:rsid w:val="00043DCA"/>
    <w:rsid w:val="00045020"/>
    <w:rsid w:val="000450E9"/>
    <w:rsid w:val="0004529A"/>
    <w:rsid w:val="0004531E"/>
    <w:rsid w:val="000468CF"/>
    <w:rsid w:val="00046F09"/>
    <w:rsid w:val="000470BF"/>
    <w:rsid w:val="00052515"/>
    <w:rsid w:val="00053E22"/>
    <w:rsid w:val="000541A5"/>
    <w:rsid w:val="00055040"/>
    <w:rsid w:val="00055978"/>
    <w:rsid w:val="0005603F"/>
    <w:rsid w:val="00060B85"/>
    <w:rsid w:val="000624E0"/>
    <w:rsid w:val="00062A36"/>
    <w:rsid w:val="000640E2"/>
    <w:rsid w:val="00064186"/>
    <w:rsid w:val="000645D1"/>
    <w:rsid w:val="00064990"/>
    <w:rsid w:val="00064A25"/>
    <w:rsid w:val="000650B6"/>
    <w:rsid w:val="000662C1"/>
    <w:rsid w:val="00066784"/>
    <w:rsid w:val="00070034"/>
    <w:rsid w:val="0007063A"/>
    <w:rsid w:val="00071F18"/>
    <w:rsid w:val="00073452"/>
    <w:rsid w:val="00074ECE"/>
    <w:rsid w:val="00075D9B"/>
    <w:rsid w:val="000769F0"/>
    <w:rsid w:val="00077244"/>
    <w:rsid w:val="00080B3C"/>
    <w:rsid w:val="0008156F"/>
    <w:rsid w:val="000826AE"/>
    <w:rsid w:val="00082BE3"/>
    <w:rsid w:val="0008494B"/>
    <w:rsid w:val="00084A77"/>
    <w:rsid w:val="00087DC7"/>
    <w:rsid w:val="000905FA"/>
    <w:rsid w:val="0009093A"/>
    <w:rsid w:val="000910B3"/>
    <w:rsid w:val="00092AA5"/>
    <w:rsid w:val="00094CAA"/>
    <w:rsid w:val="00095558"/>
    <w:rsid w:val="00096886"/>
    <w:rsid w:val="000A0014"/>
    <w:rsid w:val="000A02A2"/>
    <w:rsid w:val="000A3CEF"/>
    <w:rsid w:val="000A6445"/>
    <w:rsid w:val="000A716D"/>
    <w:rsid w:val="000B03A7"/>
    <w:rsid w:val="000B1388"/>
    <w:rsid w:val="000B1657"/>
    <w:rsid w:val="000B25D2"/>
    <w:rsid w:val="000B26CB"/>
    <w:rsid w:val="000B3C6A"/>
    <w:rsid w:val="000B553A"/>
    <w:rsid w:val="000B66DF"/>
    <w:rsid w:val="000B6896"/>
    <w:rsid w:val="000B690F"/>
    <w:rsid w:val="000B69C5"/>
    <w:rsid w:val="000B712E"/>
    <w:rsid w:val="000B7CD1"/>
    <w:rsid w:val="000C1000"/>
    <w:rsid w:val="000C3865"/>
    <w:rsid w:val="000C3D53"/>
    <w:rsid w:val="000C3E55"/>
    <w:rsid w:val="000C43C8"/>
    <w:rsid w:val="000C629E"/>
    <w:rsid w:val="000D06C3"/>
    <w:rsid w:val="000D0D5C"/>
    <w:rsid w:val="000D164D"/>
    <w:rsid w:val="000D21BE"/>
    <w:rsid w:val="000D266F"/>
    <w:rsid w:val="000D4344"/>
    <w:rsid w:val="000D5C83"/>
    <w:rsid w:val="000D62C2"/>
    <w:rsid w:val="000D74B3"/>
    <w:rsid w:val="000D7D0B"/>
    <w:rsid w:val="000E1FC4"/>
    <w:rsid w:val="000E25F6"/>
    <w:rsid w:val="000E261E"/>
    <w:rsid w:val="000E2EE4"/>
    <w:rsid w:val="000E7B60"/>
    <w:rsid w:val="000F03C0"/>
    <w:rsid w:val="000F0B2F"/>
    <w:rsid w:val="000F184D"/>
    <w:rsid w:val="000F2404"/>
    <w:rsid w:val="000F31CF"/>
    <w:rsid w:val="000F3223"/>
    <w:rsid w:val="000F499D"/>
    <w:rsid w:val="000F51A3"/>
    <w:rsid w:val="000F5425"/>
    <w:rsid w:val="000F61B8"/>
    <w:rsid w:val="000F62B4"/>
    <w:rsid w:val="000F6C8F"/>
    <w:rsid w:val="000F7FD0"/>
    <w:rsid w:val="00103149"/>
    <w:rsid w:val="00103BB8"/>
    <w:rsid w:val="0010432B"/>
    <w:rsid w:val="001050C8"/>
    <w:rsid w:val="0010552A"/>
    <w:rsid w:val="001061BD"/>
    <w:rsid w:val="001074AB"/>
    <w:rsid w:val="00107FAA"/>
    <w:rsid w:val="001105B2"/>
    <w:rsid w:val="00110E44"/>
    <w:rsid w:val="001122D2"/>
    <w:rsid w:val="0011277B"/>
    <w:rsid w:val="0011471B"/>
    <w:rsid w:val="0011683C"/>
    <w:rsid w:val="00116CA0"/>
    <w:rsid w:val="001175B9"/>
    <w:rsid w:val="00122B09"/>
    <w:rsid w:val="0012370D"/>
    <w:rsid w:val="00123E34"/>
    <w:rsid w:val="00123EA1"/>
    <w:rsid w:val="0012555D"/>
    <w:rsid w:val="00126369"/>
    <w:rsid w:val="00126870"/>
    <w:rsid w:val="00126D41"/>
    <w:rsid w:val="00132025"/>
    <w:rsid w:val="00132E26"/>
    <w:rsid w:val="001336DB"/>
    <w:rsid w:val="00133A86"/>
    <w:rsid w:val="00133D51"/>
    <w:rsid w:val="0013462F"/>
    <w:rsid w:val="0013491A"/>
    <w:rsid w:val="00134DD1"/>
    <w:rsid w:val="00135B30"/>
    <w:rsid w:val="00135C0E"/>
    <w:rsid w:val="001378C7"/>
    <w:rsid w:val="00140D94"/>
    <w:rsid w:val="00140F53"/>
    <w:rsid w:val="00141B07"/>
    <w:rsid w:val="001450D1"/>
    <w:rsid w:val="001459EB"/>
    <w:rsid w:val="00146B1B"/>
    <w:rsid w:val="001511A7"/>
    <w:rsid w:val="001516C2"/>
    <w:rsid w:val="00151720"/>
    <w:rsid w:val="0015392E"/>
    <w:rsid w:val="00153F69"/>
    <w:rsid w:val="00154341"/>
    <w:rsid w:val="001563EA"/>
    <w:rsid w:val="00156B0C"/>
    <w:rsid w:val="00156BF9"/>
    <w:rsid w:val="00157D6B"/>
    <w:rsid w:val="00160D27"/>
    <w:rsid w:val="00162170"/>
    <w:rsid w:val="0016317B"/>
    <w:rsid w:val="0016317F"/>
    <w:rsid w:val="001633FA"/>
    <w:rsid w:val="00164C06"/>
    <w:rsid w:val="001650BF"/>
    <w:rsid w:val="001651E2"/>
    <w:rsid w:val="00166038"/>
    <w:rsid w:val="00166687"/>
    <w:rsid w:val="00166705"/>
    <w:rsid w:val="00170DD0"/>
    <w:rsid w:val="00172A93"/>
    <w:rsid w:val="00173DE9"/>
    <w:rsid w:val="001754B1"/>
    <w:rsid w:val="0017716B"/>
    <w:rsid w:val="00177D49"/>
    <w:rsid w:val="0018142A"/>
    <w:rsid w:val="00182284"/>
    <w:rsid w:val="001837ED"/>
    <w:rsid w:val="00183FE8"/>
    <w:rsid w:val="001853D7"/>
    <w:rsid w:val="00185C43"/>
    <w:rsid w:val="001863FB"/>
    <w:rsid w:val="00186E82"/>
    <w:rsid w:val="001873DA"/>
    <w:rsid w:val="00187A41"/>
    <w:rsid w:val="00191AAF"/>
    <w:rsid w:val="001946E2"/>
    <w:rsid w:val="00194726"/>
    <w:rsid w:val="00195C5D"/>
    <w:rsid w:val="0019682D"/>
    <w:rsid w:val="001969C3"/>
    <w:rsid w:val="00197630"/>
    <w:rsid w:val="00197797"/>
    <w:rsid w:val="001A0173"/>
    <w:rsid w:val="001A0924"/>
    <w:rsid w:val="001A1183"/>
    <w:rsid w:val="001A1757"/>
    <w:rsid w:val="001A3398"/>
    <w:rsid w:val="001A5338"/>
    <w:rsid w:val="001A5870"/>
    <w:rsid w:val="001A5A2E"/>
    <w:rsid w:val="001B0871"/>
    <w:rsid w:val="001B0DED"/>
    <w:rsid w:val="001B36A4"/>
    <w:rsid w:val="001B6B23"/>
    <w:rsid w:val="001C2BE3"/>
    <w:rsid w:val="001C4833"/>
    <w:rsid w:val="001C5169"/>
    <w:rsid w:val="001C6578"/>
    <w:rsid w:val="001C7B2A"/>
    <w:rsid w:val="001D01EA"/>
    <w:rsid w:val="001D141F"/>
    <w:rsid w:val="001D3914"/>
    <w:rsid w:val="001D3AC5"/>
    <w:rsid w:val="001D70CD"/>
    <w:rsid w:val="001D7E61"/>
    <w:rsid w:val="001E04CF"/>
    <w:rsid w:val="001E1143"/>
    <w:rsid w:val="001E14D5"/>
    <w:rsid w:val="001E170F"/>
    <w:rsid w:val="001E3BBC"/>
    <w:rsid w:val="001E5B30"/>
    <w:rsid w:val="001E73D5"/>
    <w:rsid w:val="001F08E0"/>
    <w:rsid w:val="001F4698"/>
    <w:rsid w:val="001F5DD9"/>
    <w:rsid w:val="001F6E7D"/>
    <w:rsid w:val="001F73B4"/>
    <w:rsid w:val="001F75CA"/>
    <w:rsid w:val="00200BDC"/>
    <w:rsid w:val="0020138F"/>
    <w:rsid w:val="002013B0"/>
    <w:rsid w:val="00201533"/>
    <w:rsid w:val="00202C77"/>
    <w:rsid w:val="00203C0C"/>
    <w:rsid w:val="00205344"/>
    <w:rsid w:val="002064FE"/>
    <w:rsid w:val="0020682B"/>
    <w:rsid w:val="00206D53"/>
    <w:rsid w:val="002112E9"/>
    <w:rsid w:val="00212139"/>
    <w:rsid w:val="00212B4D"/>
    <w:rsid w:val="00221045"/>
    <w:rsid w:val="00221601"/>
    <w:rsid w:val="00223B15"/>
    <w:rsid w:val="002244C7"/>
    <w:rsid w:val="00226398"/>
    <w:rsid w:val="002268DC"/>
    <w:rsid w:val="00226E13"/>
    <w:rsid w:val="00230693"/>
    <w:rsid w:val="0023093F"/>
    <w:rsid w:val="002342BF"/>
    <w:rsid w:val="002355EE"/>
    <w:rsid w:val="00240C90"/>
    <w:rsid w:val="0024111A"/>
    <w:rsid w:val="00242422"/>
    <w:rsid w:val="00242572"/>
    <w:rsid w:val="002435DF"/>
    <w:rsid w:val="002440C2"/>
    <w:rsid w:val="0024552D"/>
    <w:rsid w:val="002475EC"/>
    <w:rsid w:val="0024768E"/>
    <w:rsid w:val="002509D4"/>
    <w:rsid w:val="00254364"/>
    <w:rsid w:val="0025734E"/>
    <w:rsid w:val="00260686"/>
    <w:rsid w:val="00260CF6"/>
    <w:rsid w:val="002626A3"/>
    <w:rsid w:val="00263476"/>
    <w:rsid w:val="00265346"/>
    <w:rsid w:val="00267A04"/>
    <w:rsid w:val="00270C30"/>
    <w:rsid w:val="00271047"/>
    <w:rsid w:val="0027337E"/>
    <w:rsid w:val="00273EE9"/>
    <w:rsid w:val="00275396"/>
    <w:rsid w:val="0027604E"/>
    <w:rsid w:val="00276C71"/>
    <w:rsid w:val="0027734B"/>
    <w:rsid w:val="00277830"/>
    <w:rsid w:val="00277B97"/>
    <w:rsid w:val="00280E7E"/>
    <w:rsid w:val="00282CD9"/>
    <w:rsid w:val="00284429"/>
    <w:rsid w:val="002844F8"/>
    <w:rsid w:val="0028484F"/>
    <w:rsid w:val="00285C10"/>
    <w:rsid w:val="002861EE"/>
    <w:rsid w:val="00286C15"/>
    <w:rsid w:val="0028715C"/>
    <w:rsid w:val="00290FD6"/>
    <w:rsid w:val="002917E9"/>
    <w:rsid w:val="00291CA4"/>
    <w:rsid w:val="00294891"/>
    <w:rsid w:val="00294DA3"/>
    <w:rsid w:val="00295093"/>
    <w:rsid w:val="002969F2"/>
    <w:rsid w:val="00297003"/>
    <w:rsid w:val="002A03C1"/>
    <w:rsid w:val="002A0A84"/>
    <w:rsid w:val="002A0E34"/>
    <w:rsid w:val="002A1384"/>
    <w:rsid w:val="002A3F49"/>
    <w:rsid w:val="002A7B15"/>
    <w:rsid w:val="002A7F0F"/>
    <w:rsid w:val="002B193E"/>
    <w:rsid w:val="002B239D"/>
    <w:rsid w:val="002B2741"/>
    <w:rsid w:val="002B378E"/>
    <w:rsid w:val="002B3D46"/>
    <w:rsid w:val="002B478F"/>
    <w:rsid w:val="002B53D3"/>
    <w:rsid w:val="002B612C"/>
    <w:rsid w:val="002B613C"/>
    <w:rsid w:val="002B64C9"/>
    <w:rsid w:val="002B6EC7"/>
    <w:rsid w:val="002C059C"/>
    <w:rsid w:val="002C06AC"/>
    <w:rsid w:val="002C1267"/>
    <w:rsid w:val="002C3BFA"/>
    <w:rsid w:val="002C3CE3"/>
    <w:rsid w:val="002C4E6F"/>
    <w:rsid w:val="002C56BD"/>
    <w:rsid w:val="002C6AD5"/>
    <w:rsid w:val="002D1350"/>
    <w:rsid w:val="002D384F"/>
    <w:rsid w:val="002D4473"/>
    <w:rsid w:val="002D6D81"/>
    <w:rsid w:val="002D7B07"/>
    <w:rsid w:val="002D7E78"/>
    <w:rsid w:val="002E03C2"/>
    <w:rsid w:val="002E07E0"/>
    <w:rsid w:val="002E0C77"/>
    <w:rsid w:val="002E17D1"/>
    <w:rsid w:val="002E1B87"/>
    <w:rsid w:val="002E3DBB"/>
    <w:rsid w:val="002E541E"/>
    <w:rsid w:val="002E5A47"/>
    <w:rsid w:val="002E5FF6"/>
    <w:rsid w:val="002E611B"/>
    <w:rsid w:val="002E6B45"/>
    <w:rsid w:val="002E6EE8"/>
    <w:rsid w:val="002E742F"/>
    <w:rsid w:val="002F0568"/>
    <w:rsid w:val="002F16B5"/>
    <w:rsid w:val="002F3268"/>
    <w:rsid w:val="002F5743"/>
    <w:rsid w:val="002F6261"/>
    <w:rsid w:val="002F6EB4"/>
    <w:rsid w:val="002F7782"/>
    <w:rsid w:val="00300592"/>
    <w:rsid w:val="003011E7"/>
    <w:rsid w:val="003033F3"/>
    <w:rsid w:val="0030420D"/>
    <w:rsid w:val="0030455F"/>
    <w:rsid w:val="00304643"/>
    <w:rsid w:val="00305273"/>
    <w:rsid w:val="00305DB6"/>
    <w:rsid w:val="003074C7"/>
    <w:rsid w:val="00311535"/>
    <w:rsid w:val="00311B72"/>
    <w:rsid w:val="00311E2F"/>
    <w:rsid w:val="0031207B"/>
    <w:rsid w:val="003124CD"/>
    <w:rsid w:val="00312740"/>
    <w:rsid w:val="00312E0A"/>
    <w:rsid w:val="00313786"/>
    <w:rsid w:val="00313BA3"/>
    <w:rsid w:val="003146D2"/>
    <w:rsid w:val="00315378"/>
    <w:rsid w:val="00316B77"/>
    <w:rsid w:val="00316C25"/>
    <w:rsid w:val="003172AD"/>
    <w:rsid w:val="00317912"/>
    <w:rsid w:val="003202F4"/>
    <w:rsid w:val="0032072B"/>
    <w:rsid w:val="003222D7"/>
    <w:rsid w:val="003225E7"/>
    <w:rsid w:val="003226E8"/>
    <w:rsid w:val="0032405C"/>
    <w:rsid w:val="003266D9"/>
    <w:rsid w:val="00327904"/>
    <w:rsid w:val="003279A4"/>
    <w:rsid w:val="00331310"/>
    <w:rsid w:val="00331448"/>
    <w:rsid w:val="003355C2"/>
    <w:rsid w:val="00335C38"/>
    <w:rsid w:val="003361E2"/>
    <w:rsid w:val="00337B1D"/>
    <w:rsid w:val="003410BD"/>
    <w:rsid w:val="003411EF"/>
    <w:rsid w:val="00341F99"/>
    <w:rsid w:val="003468FD"/>
    <w:rsid w:val="00347541"/>
    <w:rsid w:val="00347B0D"/>
    <w:rsid w:val="00350A45"/>
    <w:rsid w:val="00352326"/>
    <w:rsid w:val="00352E81"/>
    <w:rsid w:val="0035638D"/>
    <w:rsid w:val="00356EB2"/>
    <w:rsid w:val="003570CC"/>
    <w:rsid w:val="00357878"/>
    <w:rsid w:val="00357C16"/>
    <w:rsid w:val="003604DB"/>
    <w:rsid w:val="0036205F"/>
    <w:rsid w:val="00364487"/>
    <w:rsid w:val="003652FD"/>
    <w:rsid w:val="00365631"/>
    <w:rsid w:val="00366555"/>
    <w:rsid w:val="00374632"/>
    <w:rsid w:val="00374B6F"/>
    <w:rsid w:val="00376787"/>
    <w:rsid w:val="00377CAE"/>
    <w:rsid w:val="0038310C"/>
    <w:rsid w:val="00384D61"/>
    <w:rsid w:val="00384FBF"/>
    <w:rsid w:val="0038500E"/>
    <w:rsid w:val="003854EC"/>
    <w:rsid w:val="00385A87"/>
    <w:rsid w:val="00386611"/>
    <w:rsid w:val="0038680B"/>
    <w:rsid w:val="00387B27"/>
    <w:rsid w:val="00387D2B"/>
    <w:rsid w:val="00391A3C"/>
    <w:rsid w:val="00391AC6"/>
    <w:rsid w:val="00391ED2"/>
    <w:rsid w:val="00392449"/>
    <w:rsid w:val="003954E9"/>
    <w:rsid w:val="00395D62"/>
    <w:rsid w:val="003964CA"/>
    <w:rsid w:val="00396C0D"/>
    <w:rsid w:val="00396DEF"/>
    <w:rsid w:val="0039772F"/>
    <w:rsid w:val="003A0259"/>
    <w:rsid w:val="003A0B11"/>
    <w:rsid w:val="003A1C36"/>
    <w:rsid w:val="003A3CB0"/>
    <w:rsid w:val="003A4CE8"/>
    <w:rsid w:val="003A6D33"/>
    <w:rsid w:val="003B0AC9"/>
    <w:rsid w:val="003B1564"/>
    <w:rsid w:val="003B1614"/>
    <w:rsid w:val="003B35A2"/>
    <w:rsid w:val="003B3824"/>
    <w:rsid w:val="003B3FB9"/>
    <w:rsid w:val="003B5C13"/>
    <w:rsid w:val="003C15C9"/>
    <w:rsid w:val="003C17EF"/>
    <w:rsid w:val="003C20BB"/>
    <w:rsid w:val="003C2378"/>
    <w:rsid w:val="003C2723"/>
    <w:rsid w:val="003C2F6D"/>
    <w:rsid w:val="003C3111"/>
    <w:rsid w:val="003C59E6"/>
    <w:rsid w:val="003C7D39"/>
    <w:rsid w:val="003D104E"/>
    <w:rsid w:val="003D1D5F"/>
    <w:rsid w:val="003D2369"/>
    <w:rsid w:val="003D2872"/>
    <w:rsid w:val="003D28D5"/>
    <w:rsid w:val="003D2C97"/>
    <w:rsid w:val="003D334C"/>
    <w:rsid w:val="003D49FE"/>
    <w:rsid w:val="003D5788"/>
    <w:rsid w:val="003D5A8F"/>
    <w:rsid w:val="003D69F3"/>
    <w:rsid w:val="003E0E6C"/>
    <w:rsid w:val="003E1392"/>
    <w:rsid w:val="003E3834"/>
    <w:rsid w:val="003E552E"/>
    <w:rsid w:val="003E5F99"/>
    <w:rsid w:val="003E6245"/>
    <w:rsid w:val="003E651C"/>
    <w:rsid w:val="003F1269"/>
    <w:rsid w:val="003F2184"/>
    <w:rsid w:val="003F3050"/>
    <w:rsid w:val="003F36CF"/>
    <w:rsid w:val="003F39D3"/>
    <w:rsid w:val="003F3BE1"/>
    <w:rsid w:val="003F611E"/>
    <w:rsid w:val="003F64B5"/>
    <w:rsid w:val="003F6DA8"/>
    <w:rsid w:val="003F7B92"/>
    <w:rsid w:val="004074B7"/>
    <w:rsid w:val="004075E8"/>
    <w:rsid w:val="00407706"/>
    <w:rsid w:val="00407A08"/>
    <w:rsid w:val="00410264"/>
    <w:rsid w:val="004128E0"/>
    <w:rsid w:val="004134A2"/>
    <w:rsid w:val="00413A7D"/>
    <w:rsid w:val="00414955"/>
    <w:rsid w:val="00415D95"/>
    <w:rsid w:val="004170A8"/>
    <w:rsid w:val="00417DE0"/>
    <w:rsid w:val="0042135F"/>
    <w:rsid w:val="004239E3"/>
    <w:rsid w:val="00424240"/>
    <w:rsid w:val="004261B9"/>
    <w:rsid w:val="00427C4F"/>
    <w:rsid w:val="00427DE7"/>
    <w:rsid w:val="00430ADE"/>
    <w:rsid w:val="00430B0E"/>
    <w:rsid w:val="004324D8"/>
    <w:rsid w:val="00433AEF"/>
    <w:rsid w:val="00433D82"/>
    <w:rsid w:val="004363E9"/>
    <w:rsid w:val="00436602"/>
    <w:rsid w:val="00440861"/>
    <w:rsid w:val="00441746"/>
    <w:rsid w:val="0044211C"/>
    <w:rsid w:val="004421B4"/>
    <w:rsid w:val="00443BF6"/>
    <w:rsid w:val="00446149"/>
    <w:rsid w:val="00450497"/>
    <w:rsid w:val="00452E32"/>
    <w:rsid w:val="004538E3"/>
    <w:rsid w:val="00453E93"/>
    <w:rsid w:val="0045633F"/>
    <w:rsid w:val="0045724A"/>
    <w:rsid w:val="00457D22"/>
    <w:rsid w:val="00460F6C"/>
    <w:rsid w:val="00462542"/>
    <w:rsid w:val="004638E6"/>
    <w:rsid w:val="00463E53"/>
    <w:rsid w:val="00464B00"/>
    <w:rsid w:val="00465310"/>
    <w:rsid w:val="00466545"/>
    <w:rsid w:val="00466CFB"/>
    <w:rsid w:val="004670C2"/>
    <w:rsid w:val="004700D9"/>
    <w:rsid w:val="0047032A"/>
    <w:rsid w:val="004719D3"/>
    <w:rsid w:val="004730FA"/>
    <w:rsid w:val="00474C9F"/>
    <w:rsid w:val="00481B1F"/>
    <w:rsid w:val="0048206D"/>
    <w:rsid w:val="004821E1"/>
    <w:rsid w:val="00482919"/>
    <w:rsid w:val="0048489A"/>
    <w:rsid w:val="00485DA1"/>
    <w:rsid w:val="00485E25"/>
    <w:rsid w:val="004878BA"/>
    <w:rsid w:val="00490D74"/>
    <w:rsid w:val="00490E48"/>
    <w:rsid w:val="00491EB3"/>
    <w:rsid w:val="00493DB7"/>
    <w:rsid w:val="004941E8"/>
    <w:rsid w:val="00495377"/>
    <w:rsid w:val="004959CB"/>
    <w:rsid w:val="0049722B"/>
    <w:rsid w:val="00497A3B"/>
    <w:rsid w:val="00497EFE"/>
    <w:rsid w:val="004A1947"/>
    <w:rsid w:val="004A3333"/>
    <w:rsid w:val="004A3B05"/>
    <w:rsid w:val="004A3BC8"/>
    <w:rsid w:val="004A4556"/>
    <w:rsid w:val="004A5686"/>
    <w:rsid w:val="004A7780"/>
    <w:rsid w:val="004B035E"/>
    <w:rsid w:val="004B2F46"/>
    <w:rsid w:val="004B33AE"/>
    <w:rsid w:val="004B3A75"/>
    <w:rsid w:val="004B43FE"/>
    <w:rsid w:val="004B50F8"/>
    <w:rsid w:val="004B5477"/>
    <w:rsid w:val="004B63DC"/>
    <w:rsid w:val="004B76F2"/>
    <w:rsid w:val="004B77EB"/>
    <w:rsid w:val="004B7B5A"/>
    <w:rsid w:val="004C0FB2"/>
    <w:rsid w:val="004C2DDB"/>
    <w:rsid w:val="004C610D"/>
    <w:rsid w:val="004C614C"/>
    <w:rsid w:val="004C7DA6"/>
    <w:rsid w:val="004D0395"/>
    <w:rsid w:val="004D14A7"/>
    <w:rsid w:val="004D1DB4"/>
    <w:rsid w:val="004D2021"/>
    <w:rsid w:val="004D5CAE"/>
    <w:rsid w:val="004D7C62"/>
    <w:rsid w:val="004E11C2"/>
    <w:rsid w:val="004E1904"/>
    <w:rsid w:val="004E424B"/>
    <w:rsid w:val="004E62AE"/>
    <w:rsid w:val="004E758C"/>
    <w:rsid w:val="004E7A93"/>
    <w:rsid w:val="004F0303"/>
    <w:rsid w:val="004F06FB"/>
    <w:rsid w:val="004F124B"/>
    <w:rsid w:val="004F1DBF"/>
    <w:rsid w:val="004F1F0D"/>
    <w:rsid w:val="004F262B"/>
    <w:rsid w:val="004F26EA"/>
    <w:rsid w:val="004F37B7"/>
    <w:rsid w:val="004F7F0B"/>
    <w:rsid w:val="0050267B"/>
    <w:rsid w:val="00503B5C"/>
    <w:rsid w:val="00503F1C"/>
    <w:rsid w:val="005043BB"/>
    <w:rsid w:val="00506F4B"/>
    <w:rsid w:val="005072D6"/>
    <w:rsid w:val="005100A6"/>
    <w:rsid w:val="0051113F"/>
    <w:rsid w:val="00511A11"/>
    <w:rsid w:val="00511CFB"/>
    <w:rsid w:val="0051324D"/>
    <w:rsid w:val="00513EA8"/>
    <w:rsid w:val="00514830"/>
    <w:rsid w:val="0051552C"/>
    <w:rsid w:val="0051748F"/>
    <w:rsid w:val="0052012D"/>
    <w:rsid w:val="005218D3"/>
    <w:rsid w:val="005230C0"/>
    <w:rsid w:val="005256B3"/>
    <w:rsid w:val="0052651E"/>
    <w:rsid w:val="00526FE3"/>
    <w:rsid w:val="005275C8"/>
    <w:rsid w:val="00530892"/>
    <w:rsid w:val="00531754"/>
    <w:rsid w:val="00533BB4"/>
    <w:rsid w:val="00534002"/>
    <w:rsid w:val="005370F0"/>
    <w:rsid w:val="00537251"/>
    <w:rsid w:val="005439A9"/>
    <w:rsid w:val="00544428"/>
    <w:rsid w:val="005474C6"/>
    <w:rsid w:val="005522B6"/>
    <w:rsid w:val="00554039"/>
    <w:rsid w:val="005553B2"/>
    <w:rsid w:val="00556269"/>
    <w:rsid w:val="00557537"/>
    <w:rsid w:val="00557C02"/>
    <w:rsid w:val="00562C70"/>
    <w:rsid w:val="00564D6A"/>
    <w:rsid w:val="00564F61"/>
    <w:rsid w:val="00566067"/>
    <w:rsid w:val="00566BF2"/>
    <w:rsid w:val="0056741A"/>
    <w:rsid w:val="005675D1"/>
    <w:rsid w:val="005701D5"/>
    <w:rsid w:val="00573A4C"/>
    <w:rsid w:val="005740BA"/>
    <w:rsid w:val="00574797"/>
    <w:rsid w:val="00574B2C"/>
    <w:rsid w:val="0058132C"/>
    <w:rsid w:val="005815F7"/>
    <w:rsid w:val="00581637"/>
    <w:rsid w:val="00582243"/>
    <w:rsid w:val="00585EA5"/>
    <w:rsid w:val="005913D8"/>
    <w:rsid w:val="005934C0"/>
    <w:rsid w:val="005953EE"/>
    <w:rsid w:val="00595847"/>
    <w:rsid w:val="005961A9"/>
    <w:rsid w:val="005962FB"/>
    <w:rsid w:val="0059779F"/>
    <w:rsid w:val="00597BEF"/>
    <w:rsid w:val="005A122C"/>
    <w:rsid w:val="005A21B9"/>
    <w:rsid w:val="005A2C2C"/>
    <w:rsid w:val="005A3A21"/>
    <w:rsid w:val="005A5F76"/>
    <w:rsid w:val="005A7A6A"/>
    <w:rsid w:val="005A7E28"/>
    <w:rsid w:val="005B0567"/>
    <w:rsid w:val="005B0BFF"/>
    <w:rsid w:val="005B0CF3"/>
    <w:rsid w:val="005B27C0"/>
    <w:rsid w:val="005B36DD"/>
    <w:rsid w:val="005B3DEF"/>
    <w:rsid w:val="005B3FBF"/>
    <w:rsid w:val="005B4804"/>
    <w:rsid w:val="005B6960"/>
    <w:rsid w:val="005B6BA7"/>
    <w:rsid w:val="005C3E32"/>
    <w:rsid w:val="005C402B"/>
    <w:rsid w:val="005C44E0"/>
    <w:rsid w:val="005C4CCF"/>
    <w:rsid w:val="005D13DA"/>
    <w:rsid w:val="005D15FF"/>
    <w:rsid w:val="005D2022"/>
    <w:rsid w:val="005D20DE"/>
    <w:rsid w:val="005D247C"/>
    <w:rsid w:val="005D3F5C"/>
    <w:rsid w:val="005D4244"/>
    <w:rsid w:val="005D4AF0"/>
    <w:rsid w:val="005E10D9"/>
    <w:rsid w:val="005E11B9"/>
    <w:rsid w:val="005E2349"/>
    <w:rsid w:val="005E3130"/>
    <w:rsid w:val="005E4337"/>
    <w:rsid w:val="005E5538"/>
    <w:rsid w:val="005E5B98"/>
    <w:rsid w:val="005E76E4"/>
    <w:rsid w:val="005E7EC2"/>
    <w:rsid w:val="005F00E4"/>
    <w:rsid w:val="005F090A"/>
    <w:rsid w:val="005F0F40"/>
    <w:rsid w:val="005F238B"/>
    <w:rsid w:val="005F2D0C"/>
    <w:rsid w:val="005F4F40"/>
    <w:rsid w:val="005F5C09"/>
    <w:rsid w:val="005F6DB4"/>
    <w:rsid w:val="005F7425"/>
    <w:rsid w:val="00601763"/>
    <w:rsid w:val="00601869"/>
    <w:rsid w:val="0060256C"/>
    <w:rsid w:val="006040E1"/>
    <w:rsid w:val="0060458F"/>
    <w:rsid w:val="00604EA7"/>
    <w:rsid w:val="0060537C"/>
    <w:rsid w:val="00606699"/>
    <w:rsid w:val="0060701F"/>
    <w:rsid w:val="006116A2"/>
    <w:rsid w:val="00611D5A"/>
    <w:rsid w:val="00612014"/>
    <w:rsid w:val="00612289"/>
    <w:rsid w:val="00612B2F"/>
    <w:rsid w:val="00613FB4"/>
    <w:rsid w:val="00614EDE"/>
    <w:rsid w:val="006158BA"/>
    <w:rsid w:val="00616470"/>
    <w:rsid w:val="00617836"/>
    <w:rsid w:val="006178A6"/>
    <w:rsid w:val="0062035A"/>
    <w:rsid w:val="0062041D"/>
    <w:rsid w:val="0062102A"/>
    <w:rsid w:val="00621EB9"/>
    <w:rsid w:val="00622CFA"/>
    <w:rsid w:val="006235F0"/>
    <w:rsid w:val="00625A39"/>
    <w:rsid w:val="00625AC6"/>
    <w:rsid w:val="00625CFC"/>
    <w:rsid w:val="0062623B"/>
    <w:rsid w:val="00626742"/>
    <w:rsid w:val="00627261"/>
    <w:rsid w:val="006302B8"/>
    <w:rsid w:val="006310DD"/>
    <w:rsid w:val="0063464D"/>
    <w:rsid w:val="00634A4B"/>
    <w:rsid w:val="00635B9A"/>
    <w:rsid w:val="00635BB1"/>
    <w:rsid w:val="00636160"/>
    <w:rsid w:val="00637278"/>
    <w:rsid w:val="006377B0"/>
    <w:rsid w:val="0064064B"/>
    <w:rsid w:val="00641C9B"/>
    <w:rsid w:val="00642535"/>
    <w:rsid w:val="00643968"/>
    <w:rsid w:val="006444E2"/>
    <w:rsid w:val="0064464B"/>
    <w:rsid w:val="0064570B"/>
    <w:rsid w:val="00645967"/>
    <w:rsid w:val="006467EC"/>
    <w:rsid w:val="00647CC8"/>
    <w:rsid w:val="006505BE"/>
    <w:rsid w:val="00651243"/>
    <w:rsid w:val="006512D4"/>
    <w:rsid w:val="00651526"/>
    <w:rsid w:val="00652160"/>
    <w:rsid w:val="0065227F"/>
    <w:rsid w:val="006528DF"/>
    <w:rsid w:val="00653644"/>
    <w:rsid w:val="00654081"/>
    <w:rsid w:val="00654B9D"/>
    <w:rsid w:val="00656443"/>
    <w:rsid w:val="006577F2"/>
    <w:rsid w:val="00660DEC"/>
    <w:rsid w:val="0066140A"/>
    <w:rsid w:val="00661756"/>
    <w:rsid w:val="006631CF"/>
    <w:rsid w:val="00663260"/>
    <w:rsid w:val="00663FE0"/>
    <w:rsid w:val="00665AAD"/>
    <w:rsid w:val="0066650B"/>
    <w:rsid w:val="00666CAB"/>
    <w:rsid w:val="006714D1"/>
    <w:rsid w:val="00671BF9"/>
    <w:rsid w:val="0067410C"/>
    <w:rsid w:val="00674302"/>
    <w:rsid w:val="00674A7B"/>
    <w:rsid w:val="00675527"/>
    <w:rsid w:val="00675E5E"/>
    <w:rsid w:val="00677BE3"/>
    <w:rsid w:val="00680761"/>
    <w:rsid w:val="006808E0"/>
    <w:rsid w:val="006838BD"/>
    <w:rsid w:val="006841E4"/>
    <w:rsid w:val="006857CE"/>
    <w:rsid w:val="0068647B"/>
    <w:rsid w:val="00690634"/>
    <w:rsid w:val="006916D2"/>
    <w:rsid w:val="0069200B"/>
    <w:rsid w:val="006937EA"/>
    <w:rsid w:val="00693ED6"/>
    <w:rsid w:val="00695B17"/>
    <w:rsid w:val="00697C6E"/>
    <w:rsid w:val="006A0E0C"/>
    <w:rsid w:val="006A3B1C"/>
    <w:rsid w:val="006A6902"/>
    <w:rsid w:val="006A7287"/>
    <w:rsid w:val="006B0041"/>
    <w:rsid w:val="006B0AFB"/>
    <w:rsid w:val="006B0E4E"/>
    <w:rsid w:val="006B152F"/>
    <w:rsid w:val="006B24BB"/>
    <w:rsid w:val="006B65BB"/>
    <w:rsid w:val="006B7EE4"/>
    <w:rsid w:val="006B7FE2"/>
    <w:rsid w:val="006C0063"/>
    <w:rsid w:val="006C12F2"/>
    <w:rsid w:val="006C1BCE"/>
    <w:rsid w:val="006C2C97"/>
    <w:rsid w:val="006C3A42"/>
    <w:rsid w:val="006C4268"/>
    <w:rsid w:val="006C57F7"/>
    <w:rsid w:val="006C7D88"/>
    <w:rsid w:val="006D02C9"/>
    <w:rsid w:val="006D2788"/>
    <w:rsid w:val="006D28DE"/>
    <w:rsid w:val="006D36F4"/>
    <w:rsid w:val="006D68CC"/>
    <w:rsid w:val="006D6B9F"/>
    <w:rsid w:val="006D6C72"/>
    <w:rsid w:val="006E0D05"/>
    <w:rsid w:val="006E187B"/>
    <w:rsid w:val="006E1A84"/>
    <w:rsid w:val="006E2C6C"/>
    <w:rsid w:val="006E3A0E"/>
    <w:rsid w:val="006E47F4"/>
    <w:rsid w:val="006E7126"/>
    <w:rsid w:val="006E7A3F"/>
    <w:rsid w:val="006F51CE"/>
    <w:rsid w:val="006F7B90"/>
    <w:rsid w:val="00703727"/>
    <w:rsid w:val="00704786"/>
    <w:rsid w:val="00705683"/>
    <w:rsid w:val="00706D92"/>
    <w:rsid w:val="00706E2C"/>
    <w:rsid w:val="0070700C"/>
    <w:rsid w:val="0070796C"/>
    <w:rsid w:val="00710E22"/>
    <w:rsid w:val="00712362"/>
    <w:rsid w:val="00713152"/>
    <w:rsid w:val="00714247"/>
    <w:rsid w:val="00714FED"/>
    <w:rsid w:val="00715418"/>
    <w:rsid w:val="00721062"/>
    <w:rsid w:val="00722D58"/>
    <w:rsid w:val="00725091"/>
    <w:rsid w:val="00727531"/>
    <w:rsid w:val="007320A2"/>
    <w:rsid w:val="007322ED"/>
    <w:rsid w:val="0073401B"/>
    <w:rsid w:val="00734724"/>
    <w:rsid w:val="007351EE"/>
    <w:rsid w:val="0073563E"/>
    <w:rsid w:val="00736092"/>
    <w:rsid w:val="007367CE"/>
    <w:rsid w:val="00736A6A"/>
    <w:rsid w:val="007374CB"/>
    <w:rsid w:val="00737B94"/>
    <w:rsid w:val="00737DD7"/>
    <w:rsid w:val="007406E6"/>
    <w:rsid w:val="007409E2"/>
    <w:rsid w:val="00740E58"/>
    <w:rsid w:val="00741C26"/>
    <w:rsid w:val="00742AD9"/>
    <w:rsid w:val="00743A49"/>
    <w:rsid w:val="00743F0E"/>
    <w:rsid w:val="00744D87"/>
    <w:rsid w:val="00745531"/>
    <w:rsid w:val="00745B70"/>
    <w:rsid w:val="00746186"/>
    <w:rsid w:val="0075054B"/>
    <w:rsid w:val="00750D34"/>
    <w:rsid w:val="00750F37"/>
    <w:rsid w:val="0075312E"/>
    <w:rsid w:val="00755476"/>
    <w:rsid w:val="00755EF2"/>
    <w:rsid w:val="0075750C"/>
    <w:rsid w:val="00761065"/>
    <w:rsid w:val="00762EFD"/>
    <w:rsid w:val="0076351C"/>
    <w:rsid w:val="00764F3D"/>
    <w:rsid w:val="0076792C"/>
    <w:rsid w:val="00770BD4"/>
    <w:rsid w:val="00770F3C"/>
    <w:rsid w:val="00771F2D"/>
    <w:rsid w:val="007767C9"/>
    <w:rsid w:val="007805AF"/>
    <w:rsid w:val="00780E5B"/>
    <w:rsid w:val="0078144E"/>
    <w:rsid w:val="00782C22"/>
    <w:rsid w:val="007833D6"/>
    <w:rsid w:val="0078416B"/>
    <w:rsid w:val="00792EC4"/>
    <w:rsid w:val="00792F42"/>
    <w:rsid w:val="0079495C"/>
    <w:rsid w:val="007955B8"/>
    <w:rsid w:val="0079564A"/>
    <w:rsid w:val="00795D66"/>
    <w:rsid w:val="00796CEF"/>
    <w:rsid w:val="007A0444"/>
    <w:rsid w:val="007A48C2"/>
    <w:rsid w:val="007A5302"/>
    <w:rsid w:val="007A549F"/>
    <w:rsid w:val="007A758D"/>
    <w:rsid w:val="007A75AB"/>
    <w:rsid w:val="007A77B5"/>
    <w:rsid w:val="007A786A"/>
    <w:rsid w:val="007B132E"/>
    <w:rsid w:val="007B1539"/>
    <w:rsid w:val="007B2DB9"/>
    <w:rsid w:val="007B3302"/>
    <w:rsid w:val="007B5164"/>
    <w:rsid w:val="007B524E"/>
    <w:rsid w:val="007B6C60"/>
    <w:rsid w:val="007B703F"/>
    <w:rsid w:val="007B7121"/>
    <w:rsid w:val="007B7774"/>
    <w:rsid w:val="007C349A"/>
    <w:rsid w:val="007C3731"/>
    <w:rsid w:val="007C374A"/>
    <w:rsid w:val="007C5E0A"/>
    <w:rsid w:val="007C6955"/>
    <w:rsid w:val="007D1946"/>
    <w:rsid w:val="007D1D86"/>
    <w:rsid w:val="007D2767"/>
    <w:rsid w:val="007D34D3"/>
    <w:rsid w:val="007D4092"/>
    <w:rsid w:val="007D466D"/>
    <w:rsid w:val="007D6A20"/>
    <w:rsid w:val="007D7690"/>
    <w:rsid w:val="007E1224"/>
    <w:rsid w:val="007E1D57"/>
    <w:rsid w:val="007E42DF"/>
    <w:rsid w:val="007E43A9"/>
    <w:rsid w:val="007E4814"/>
    <w:rsid w:val="007E6818"/>
    <w:rsid w:val="007E6B80"/>
    <w:rsid w:val="007F1B57"/>
    <w:rsid w:val="007F1C2A"/>
    <w:rsid w:val="007F3CEF"/>
    <w:rsid w:val="007F4C43"/>
    <w:rsid w:val="007F6ABD"/>
    <w:rsid w:val="007F6FEE"/>
    <w:rsid w:val="007F7B3F"/>
    <w:rsid w:val="00800E0E"/>
    <w:rsid w:val="00802567"/>
    <w:rsid w:val="008025F0"/>
    <w:rsid w:val="00802D03"/>
    <w:rsid w:val="00805022"/>
    <w:rsid w:val="008053D5"/>
    <w:rsid w:val="00807B4C"/>
    <w:rsid w:val="008104D0"/>
    <w:rsid w:val="0081055A"/>
    <w:rsid w:val="0081063C"/>
    <w:rsid w:val="00811700"/>
    <w:rsid w:val="008121C2"/>
    <w:rsid w:val="0081260E"/>
    <w:rsid w:val="00812746"/>
    <w:rsid w:val="0081287A"/>
    <w:rsid w:val="00813230"/>
    <w:rsid w:val="00820047"/>
    <w:rsid w:val="0082136E"/>
    <w:rsid w:val="00821557"/>
    <w:rsid w:val="0082233A"/>
    <w:rsid w:val="00822D2D"/>
    <w:rsid w:val="008240F2"/>
    <w:rsid w:val="008255AA"/>
    <w:rsid w:val="00827CB6"/>
    <w:rsid w:val="00830EED"/>
    <w:rsid w:val="0083181A"/>
    <w:rsid w:val="008347A4"/>
    <w:rsid w:val="008358C8"/>
    <w:rsid w:val="00835FF0"/>
    <w:rsid w:val="00836DF7"/>
    <w:rsid w:val="008372D5"/>
    <w:rsid w:val="0084146C"/>
    <w:rsid w:val="0084366C"/>
    <w:rsid w:val="008506DD"/>
    <w:rsid w:val="00852232"/>
    <w:rsid w:val="00852F46"/>
    <w:rsid w:val="008547AD"/>
    <w:rsid w:val="00855419"/>
    <w:rsid w:val="00857A35"/>
    <w:rsid w:val="0086018F"/>
    <w:rsid w:val="00860764"/>
    <w:rsid w:val="0086337F"/>
    <w:rsid w:val="00864F70"/>
    <w:rsid w:val="00865AC2"/>
    <w:rsid w:val="00867BD1"/>
    <w:rsid w:val="00870476"/>
    <w:rsid w:val="00870F44"/>
    <w:rsid w:val="0087114A"/>
    <w:rsid w:val="0087192F"/>
    <w:rsid w:val="00871D54"/>
    <w:rsid w:val="008723E7"/>
    <w:rsid w:val="00873CEA"/>
    <w:rsid w:val="00873D4C"/>
    <w:rsid w:val="008745E9"/>
    <w:rsid w:val="00874A85"/>
    <w:rsid w:val="008756C9"/>
    <w:rsid w:val="00876487"/>
    <w:rsid w:val="00880338"/>
    <w:rsid w:val="00885526"/>
    <w:rsid w:val="008860ED"/>
    <w:rsid w:val="00886962"/>
    <w:rsid w:val="008873A2"/>
    <w:rsid w:val="00890125"/>
    <w:rsid w:val="008901FF"/>
    <w:rsid w:val="00891300"/>
    <w:rsid w:val="00891A72"/>
    <w:rsid w:val="00893B5F"/>
    <w:rsid w:val="00893EBE"/>
    <w:rsid w:val="00894A2E"/>
    <w:rsid w:val="008963D5"/>
    <w:rsid w:val="008A068E"/>
    <w:rsid w:val="008A0732"/>
    <w:rsid w:val="008A0853"/>
    <w:rsid w:val="008A14A0"/>
    <w:rsid w:val="008A19B9"/>
    <w:rsid w:val="008A1DBA"/>
    <w:rsid w:val="008A4FAD"/>
    <w:rsid w:val="008A5D36"/>
    <w:rsid w:val="008A676F"/>
    <w:rsid w:val="008A6A2B"/>
    <w:rsid w:val="008A74CB"/>
    <w:rsid w:val="008B2783"/>
    <w:rsid w:val="008B558C"/>
    <w:rsid w:val="008B5C1A"/>
    <w:rsid w:val="008B5E09"/>
    <w:rsid w:val="008B6898"/>
    <w:rsid w:val="008B7FE0"/>
    <w:rsid w:val="008C0C7F"/>
    <w:rsid w:val="008C1182"/>
    <w:rsid w:val="008C1234"/>
    <w:rsid w:val="008C152C"/>
    <w:rsid w:val="008C19D0"/>
    <w:rsid w:val="008C1A73"/>
    <w:rsid w:val="008C226D"/>
    <w:rsid w:val="008C4304"/>
    <w:rsid w:val="008C4E42"/>
    <w:rsid w:val="008C6DC5"/>
    <w:rsid w:val="008C7486"/>
    <w:rsid w:val="008C7717"/>
    <w:rsid w:val="008C7DE4"/>
    <w:rsid w:val="008D00D3"/>
    <w:rsid w:val="008D1992"/>
    <w:rsid w:val="008D354A"/>
    <w:rsid w:val="008D5E54"/>
    <w:rsid w:val="008D6953"/>
    <w:rsid w:val="008D7203"/>
    <w:rsid w:val="008D762E"/>
    <w:rsid w:val="008D7868"/>
    <w:rsid w:val="008E035B"/>
    <w:rsid w:val="008E1D15"/>
    <w:rsid w:val="008E47E9"/>
    <w:rsid w:val="008E540B"/>
    <w:rsid w:val="008E695C"/>
    <w:rsid w:val="008F0283"/>
    <w:rsid w:val="008F4400"/>
    <w:rsid w:val="008F50AE"/>
    <w:rsid w:val="008F5504"/>
    <w:rsid w:val="008F6B0B"/>
    <w:rsid w:val="008F779A"/>
    <w:rsid w:val="008F7C9E"/>
    <w:rsid w:val="009003F2"/>
    <w:rsid w:val="0090071B"/>
    <w:rsid w:val="009032AE"/>
    <w:rsid w:val="009038CB"/>
    <w:rsid w:val="0090631F"/>
    <w:rsid w:val="009065EA"/>
    <w:rsid w:val="0090784A"/>
    <w:rsid w:val="00910612"/>
    <w:rsid w:val="00910680"/>
    <w:rsid w:val="00910B24"/>
    <w:rsid w:val="0091137A"/>
    <w:rsid w:val="00912501"/>
    <w:rsid w:val="009135D8"/>
    <w:rsid w:val="00914352"/>
    <w:rsid w:val="009143E8"/>
    <w:rsid w:val="009144BE"/>
    <w:rsid w:val="00921064"/>
    <w:rsid w:val="009212F3"/>
    <w:rsid w:val="009259DC"/>
    <w:rsid w:val="00925F7E"/>
    <w:rsid w:val="00926955"/>
    <w:rsid w:val="00927CA6"/>
    <w:rsid w:val="00930DC0"/>
    <w:rsid w:val="00932928"/>
    <w:rsid w:val="00933924"/>
    <w:rsid w:val="009344DA"/>
    <w:rsid w:val="009365D6"/>
    <w:rsid w:val="009372E5"/>
    <w:rsid w:val="0093763C"/>
    <w:rsid w:val="0094032C"/>
    <w:rsid w:val="009415FF"/>
    <w:rsid w:val="00941900"/>
    <w:rsid w:val="009423C5"/>
    <w:rsid w:val="00944B35"/>
    <w:rsid w:val="00944D02"/>
    <w:rsid w:val="00944EA0"/>
    <w:rsid w:val="00944FE2"/>
    <w:rsid w:val="00944FEE"/>
    <w:rsid w:val="0094603C"/>
    <w:rsid w:val="00947312"/>
    <w:rsid w:val="009506EA"/>
    <w:rsid w:val="0095070B"/>
    <w:rsid w:val="00951F25"/>
    <w:rsid w:val="00952F25"/>
    <w:rsid w:val="009537DE"/>
    <w:rsid w:val="00953D2D"/>
    <w:rsid w:val="00957BA7"/>
    <w:rsid w:val="00961DDD"/>
    <w:rsid w:val="00961DFB"/>
    <w:rsid w:val="00962972"/>
    <w:rsid w:val="00963BB6"/>
    <w:rsid w:val="00964152"/>
    <w:rsid w:val="00966445"/>
    <w:rsid w:val="00966A43"/>
    <w:rsid w:val="009679A4"/>
    <w:rsid w:val="00970845"/>
    <w:rsid w:val="009710B6"/>
    <w:rsid w:val="00971C41"/>
    <w:rsid w:val="00971CB3"/>
    <w:rsid w:val="00973945"/>
    <w:rsid w:val="009745A7"/>
    <w:rsid w:val="00975EA7"/>
    <w:rsid w:val="00976D34"/>
    <w:rsid w:val="00980E77"/>
    <w:rsid w:val="00982C3A"/>
    <w:rsid w:val="00984AB1"/>
    <w:rsid w:val="00985AB8"/>
    <w:rsid w:val="009870B8"/>
    <w:rsid w:val="00987F26"/>
    <w:rsid w:val="0099003A"/>
    <w:rsid w:val="0099107A"/>
    <w:rsid w:val="00992F4E"/>
    <w:rsid w:val="00993A40"/>
    <w:rsid w:val="00996A67"/>
    <w:rsid w:val="009974AC"/>
    <w:rsid w:val="009979D3"/>
    <w:rsid w:val="009A0A6B"/>
    <w:rsid w:val="009A3570"/>
    <w:rsid w:val="009A4F8B"/>
    <w:rsid w:val="009A5D75"/>
    <w:rsid w:val="009A6124"/>
    <w:rsid w:val="009A7F8E"/>
    <w:rsid w:val="009B361E"/>
    <w:rsid w:val="009B3C0E"/>
    <w:rsid w:val="009B3F34"/>
    <w:rsid w:val="009B6645"/>
    <w:rsid w:val="009B680F"/>
    <w:rsid w:val="009B72D0"/>
    <w:rsid w:val="009B7357"/>
    <w:rsid w:val="009B76E3"/>
    <w:rsid w:val="009C0514"/>
    <w:rsid w:val="009C0524"/>
    <w:rsid w:val="009C0786"/>
    <w:rsid w:val="009C097F"/>
    <w:rsid w:val="009C1355"/>
    <w:rsid w:val="009C1A27"/>
    <w:rsid w:val="009C1E2F"/>
    <w:rsid w:val="009C2715"/>
    <w:rsid w:val="009C4D71"/>
    <w:rsid w:val="009C5282"/>
    <w:rsid w:val="009D00BE"/>
    <w:rsid w:val="009D196B"/>
    <w:rsid w:val="009D2A41"/>
    <w:rsid w:val="009D4372"/>
    <w:rsid w:val="009D59DE"/>
    <w:rsid w:val="009D6CD2"/>
    <w:rsid w:val="009D6E8B"/>
    <w:rsid w:val="009D713A"/>
    <w:rsid w:val="009E0034"/>
    <w:rsid w:val="009E3BC4"/>
    <w:rsid w:val="009E64AB"/>
    <w:rsid w:val="009E6D3C"/>
    <w:rsid w:val="009F0363"/>
    <w:rsid w:val="009F06D4"/>
    <w:rsid w:val="009F090D"/>
    <w:rsid w:val="009F1286"/>
    <w:rsid w:val="009F1685"/>
    <w:rsid w:val="009F3BD4"/>
    <w:rsid w:val="009F3EE2"/>
    <w:rsid w:val="009F40E4"/>
    <w:rsid w:val="009F575E"/>
    <w:rsid w:val="009F5DA0"/>
    <w:rsid w:val="009F665E"/>
    <w:rsid w:val="009F6999"/>
    <w:rsid w:val="009F6C3E"/>
    <w:rsid w:val="009F7167"/>
    <w:rsid w:val="009F77F4"/>
    <w:rsid w:val="009F7F60"/>
    <w:rsid w:val="00A00556"/>
    <w:rsid w:val="00A04430"/>
    <w:rsid w:val="00A06980"/>
    <w:rsid w:val="00A07516"/>
    <w:rsid w:val="00A116B1"/>
    <w:rsid w:val="00A12B05"/>
    <w:rsid w:val="00A15352"/>
    <w:rsid w:val="00A15DF7"/>
    <w:rsid w:val="00A16D00"/>
    <w:rsid w:val="00A2083F"/>
    <w:rsid w:val="00A20A87"/>
    <w:rsid w:val="00A2238F"/>
    <w:rsid w:val="00A231FD"/>
    <w:rsid w:val="00A24BE9"/>
    <w:rsid w:val="00A25487"/>
    <w:rsid w:val="00A26D24"/>
    <w:rsid w:val="00A27F1C"/>
    <w:rsid w:val="00A304D9"/>
    <w:rsid w:val="00A31569"/>
    <w:rsid w:val="00A32808"/>
    <w:rsid w:val="00A32E8B"/>
    <w:rsid w:val="00A3567F"/>
    <w:rsid w:val="00A35E33"/>
    <w:rsid w:val="00A4027D"/>
    <w:rsid w:val="00A434F4"/>
    <w:rsid w:val="00A43A1A"/>
    <w:rsid w:val="00A45568"/>
    <w:rsid w:val="00A461AF"/>
    <w:rsid w:val="00A46597"/>
    <w:rsid w:val="00A467E2"/>
    <w:rsid w:val="00A469EB"/>
    <w:rsid w:val="00A52A72"/>
    <w:rsid w:val="00A530B1"/>
    <w:rsid w:val="00A532D5"/>
    <w:rsid w:val="00A60590"/>
    <w:rsid w:val="00A62E38"/>
    <w:rsid w:val="00A665B9"/>
    <w:rsid w:val="00A66758"/>
    <w:rsid w:val="00A67887"/>
    <w:rsid w:val="00A678B2"/>
    <w:rsid w:val="00A72ECD"/>
    <w:rsid w:val="00A76475"/>
    <w:rsid w:val="00A76B28"/>
    <w:rsid w:val="00A80375"/>
    <w:rsid w:val="00A805F5"/>
    <w:rsid w:val="00A80C42"/>
    <w:rsid w:val="00A83921"/>
    <w:rsid w:val="00A8422D"/>
    <w:rsid w:val="00A8447D"/>
    <w:rsid w:val="00A87ED1"/>
    <w:rsid w:val="00A96269"/>
    <w:rsid w:val="00A97D7B"/>
    <w:rsid w:val="00AA239B"/>
    <w:rsid w:val="00AA3781"/>
    <w:rsid w:val="00AA49B4"/>
    <w:rsid w:val="00AA609F"/>
    <w:rsid w:val="00AA6CA8"/>
    <w:rsid w:val="00AB03EB"/>
    <w:rsid w:val="00AB0BFB"/>
    <w:rsid w:val="00AB5B85"/>
    <w:rsid w:val="00AB7033"/>
    <w:rsid w:val="00AB7700"/>
    <w:rsid w:val="00AC07E7"/>
    <w:rsid w:val="00AC0A84"/>
    <w:rsid w:val="00AC2099"/>
    <w:rsid w:val="00AC2A95"/>
    <w:rsid w:val="00AC32D5"/>
    <w:rsid w:val="00AC350F"/>
    <w:rsid w:val="00AC4050"/>
    <w:rsid w:val="00AC5FE6"/>
    <w:rsid w:val="00AC733C"/>
    <w:rsid w:val="00AD0810"/>
    <w:rsid w:val="00AD0BE1"/>
    <w:rsid w:val="00AD16AD"/>
    <w:rsid w:val="00AD3F64"/>
    <w:rsid w:val="00AD610C"/>
    <w:rsid w:val="00AD63FD"/>
    <w:rsid w:val="00AD6802"/>
    <w:rsid w:val="00AE0B5F"/>
    <w:rsid w:val="00AE16A7"/>
    <w:rsid w:val="00AE1A52"/>
    <w:rsid w:val="00AE228D"/>
    <w:rsid w:val="00AE26D7"/>
    <w:rsid w:val="00AE57CF"/>
    <w:rsid w:val="00AE59D6"/>
    <w:rsid w:val="00AE6C7E"/>
    <w:rsid w:val="00AE7AE8"/>
    <w:rsid w:val="00AF2480"/>
    <w:rsid w:val="00AF27A1"/>
    <w:rsid w:val="00AF7E96"/>
    <w:rsid w:val="00B006EA"/>
    <w:rsid w:val="00B019A4"/>
    <w:rsid w:val="00B0219E"/>
    <w:rsid w:val="00B03136"/>
    <w:rsid w:val="00B0358F"/>
    <w:rsid w:val="00B03DF9"/>
    <w:rsid w:val="00B05F4A"/>
    <w:rsid w:val="00B06732"/>
    <w:rsid w:val="00B07233"/>
    <w:rsid w:val="00B0789E"/>
    <w:rsid w:val="00B07FB5"/>
    <w:rsid w:val="00B10BD7"/>
    <w:rsid w:val="00B10FEB"/>
    <w:rsid w:val="00B1181E"/>
    <w:rsid w:val="00B1241B"/>
    <w:rsid w:val="00B12F60"/>
    <w:rsid w:val="00B14452"/>
    <w:rsid w:val="00B152EA"/>
    <w:rsid w:val="00B1571C"/>
    <w:rsid w:val="00B1677A"/>
    <w:rsid w:val="00B20A51"/>
    <w:rsid w:val="00B21B04"/>
    <w:rsid w:val="00B21E80"/>
    <w:rsid w:val="00B22608"/>
    <w:rsid w:val="00B2307A"/>
    <w:rsid w:val="00B25414"/>
    <w:rsid w:val="00B27CF6"/>
    <w:rsid w:val="00B30F94"/>
    <w:rsid w:val="00B322C5"/>
    <w:rsid w:val="00B34F8D"/>
    <w:rsid w:val="00B35385"/>
    <w:rsid w:val="00B35926"/>
    <w:rsid w:val="00B35EEE"/>
    <w:rsid w:val="00B41660"/>
    <w:rsid w:val="00B41E13"/>
    <w:rsid w:val="00B4283C"/>
    <w:rsid w:val="00B4320E"/>
    <w:rsid w:val="00B4391C"/>
    <w:rsid w:val="00B43E6B"/>
    <w:rsid w:val="00B44A76"/>
    <w:rsid w:val="00B45FF6"/>
    <w:rsid w:val="00B46005"/>
    <w:rsid w:val="00B46A43"/>
    <w:rsid w:val="00B473AE"/>
    <w:rsid w:val="00B47E3D"/>
    <w:rsid w:val="00B47FE6"/>
    <w:rsid w:val="00B51CC6"/>
    <w:rsid w:val="00B521EB"/>
    <w:rsid w:val="00B523A4"/>
    <w:rsid w:val="00B525F2"/>
    <w:rsid w:val="00B52DEB"/>
    <w:rsid w:val="00B5414D"/>
    <w:rsid w:val="00B5788B"/>
    <w:rsid w:val="00B60549"/>
    <w:rsid w:val="00B606F9"/>
    <w:rsid w:val="00B63C6E"/>
    <w:rsid w:val="00B678D3"/>
    <w:rsid w:val="00B70CEB"/>
    <w:rsid w:val="00B71541"/>
    <w:rsid w:val="00B715B3"/>
    <w:rsid w:val="00B716FC"/>
    <w:rsid w:val="00B71C42"/>
    <w:rsid w:val="00B743E7"/>
    <w:rsid w:val="00B75D15"/>
    <w:rsid w:val="00B75F3D"/>
    <w:rsid w:val="00B76812"/>
    <w:rsid w:val="00B76844"/>
    <w:rsid w:val="00B769FD"/>
    <w:rsid w:val="00B8044A"/>
    <w:rsid w:val="00B806DF"/>
    <w:rsid w:val="00B82C36"/>
    <w:rsid w:val="00B82DC7"/>
    <w:rsid w:val="00B82F8F"/>
    <w:rsid w:val="00B8347F"/>
    <w:rsid w:val="00B83C20"/>
    <w:rsid w:val="00B845AB"/>
    <w:rsid w:val="00B84858"/>
    <w:rsid w:val="00B84A68"/>
    <w:rsid w:val="00B84BFD"/>
    <w:rsid w:val="00B86226"/>
    <w:rsid w:val="00B8624E"/>
    <w:rsid w:val="00B8760E"/>
    <w:rsid w:val="00B87B77"/>
    <w:rsid w:val="00B87E57"/>
    <w:rsid w:val="00B90323"/>
    <w:rsid w:val="00B9042B"/>
    <w:rsid w:val="00B945B0"/>
    <w:rsid w:val="00B94ED0"/>
    <w:rsid w:val="00B94EE3"/>
    <w:rsid w:val="00B971E6"/>
    <w:rsid w:val="00B97638"/>
    <w:rsid w:val="00BA06B1"/>
    <w:rsid w:val="00BA06D8"/>
    <w:rsid w:val="00BA0EDE"/>
    <w:rsid w:val="00BA3168"/>
    <w:rsid w:val="00BA39F6"/>
    <w:rsid w:val="00BA3DDD"/>
    <w:rsid w:val="00BA4129"/>
    <w:rsid w:val="00BB19B6"/>
    <w:rsid w:val="00BB247D"/>
    <w:rsid w:val="00BB30E3"/>
    <w:rsid w:val="00BB4E8B"/>
    <w:rsid w:val="00BB5436"/>
    <w:rsid w:val="00BB58F3"/>
    <w:rsid w:val="00BB5CD2"/>
    <w:rsid w:val="00BC0C56"/>
    <w:rsid w:val="00BC0EE9"/>
    <w:rsid w:val="00BC2343"/>
    <w:rsid w:val="00BC2A9A"/>
    <w:rsid w:val="00BC6FA6"/>
    <w:rsid w:val="00BC7DF8"/>
    <w:rsid w:val="00BD0AC8"/>
    <w:rsid w:val="00BD0F17"/>
    <w:rsid w:val="00BD25CA"/>
    <w:rsid w:val="00BD2DCB"/>
    <w:rsid w:val="00BD4828"/>
    <w:rsid w:val="00BD54D9"/>
    <w:rsid w:val="00BD57A6"/>
    <w:rsid w:val="00BD772D"/>
    <w:rsid w:val="00BD799B"/>
    <w:rsid w:val="00BD7ACD"/>
    <w:rsid w:val="00BE4C7B"/>
    <w:rsid w:val="00BE684F"/>
    <w:rsid w:val="00BE7883"/>
    <w:rsid w:val="00BF213E"/>
    <w:rsid w:val="00BF2663"/>
    <w:rsid w:val="00BF6C92"/>
    <w:rsid w:val="00BF704A"/>
    <w:rsid w:val="00C00DC8"/>
    <w:rsid w:val="00C01400"/>
    <w:rsid w:val="00C02F3E"/>
    <w:rsid w:val="00C03BA1"/>
    <w:rsid w:val="00C04FD5"/>
    <w:rsid w:val="00C07936"/>
    <w:rsid w:val="00C07C5F"/>
    <w:rsid w:val="00C07F73"/>
    <w:rsid w:val="00C10808"/>
    <w:rsid w:val="00C11E5D"/>
    <w:rsid w:val="00C121D7"/>
    <w:rsid w:val="00C14838"/>
    <w:rsid w:val="00C14950"/>
    <w:rsid w:val="00C14CBD"/>
    <w:rsid w:val="00C15429"/>
    <w:rsid w:val="00C15F0E"/>
    <w:rsid w:val="00C20DA3"/>
    <w:rsid w:val="00C20E7F"/>
    <w:rsid w:val="00C258E0"/>
    <w:rsid w:val="00C25E9B"/>
    <w:rsid w:val="00C262C2"/>
    <w:rsid w:val="00C26D24"/>
    <w:rsid w:val="00C26FEE"/>
    <w:rsid w:val="00C32495"/>
    <w:rsid w:val="00C34CD8"/>
    <w:rsid w:val="00C37601"/>
    <w:rsid w:val="00C413EB"/>
    <w:rsid w:val="00C41854"/>
    <w:rsid w:val="00C45946"/>
    <w:rsid w:val="00C52E23"/>
    <w:rsid w:val="00C5477C"/>
    <w:rsid w:val="00C565D8"/>
    <w:rsid w:val="00C5684F"/>
    <w:rsid w:val="00C5713E"/>
    <w:rsid w:val="00C57927"/>
    <w:rsid w:val="00C57E42"/>
    <w:rsid w:val="00C6002F"/>
    <w:rsid w:val="00C62EB6"/>
    <w:rsid w:val="00C631BC"/>
    <w:rsid w:val="00C634AD"/>
    <w:rsid w:val="00C639FA"/>
    <w:rsid w:val="00C64214"/>
    <w:rsid w:val="00C64A22"/>
    <w:rsid w:val="00C65AF6"/>
    <w:rsid w:val="00C66151"/>
    <w:rsid w:val="00C66923"/>
    <w:rsid w:val="00C712E0"/>
    <w:rsid w:val="00C72044"/>
    <w:rsid w:val="00C7221A"/>
    <w:rsid w:val="00C72FB1"/>
    <w:rsid w:val="00C76F75"/>
    <w:rsid w:val="00C80939"/>
    <w:rsid w:val="00C80D5E"/>
    <w:rsid w:val="00C810A7"/>
    <w:rsid w:val="00C810AA"/>
    <w:rsid w:val="00C81A78"/>
    <w:rsid w:val="00C82468"/>
    <w:rsid w:val="00C838F3"/>
    <w:rsid w:val="00C83C00"/>
    <w:rsid w:val="00C842D4"/>
    <w:rsid w:val="00C871C2"/>
    <w:rsid w:val="00C91897"/>
    <w:rsid w:val="00C925FE"/>
    <w:rsid w:val="00C95910"/>
    <w:rsid w:val="00C96143"/>
    <w:rsid w:val="00C9620F"/>
    <w:rsid w:val="00C97036"/>
    <w:rsid w:val="00CA0962"/>
    <w:rsid w:val="00CA2088"/>
    <w:rsid w:val="00CA3A36"/>
    <w:rsid w:val="00CA3E7B"/>
    <w:rsid w:val="00CA7555"/>
    <w:rsid w:val="00CA7974"/>
    <w:rsid w:val="00CA7A09"/>
    <w:rsid w:val="00CA7B8D"/>
    <w:rsid w:val="00CB08A9"/>
    <w:rsid w:val="00CB2388"/>
    <w:rsid w:val="00CB3128"/>
    <w:rsid w:val="00CB3FF9"/>
    <w:rsid w:val="00CB4ED8"/>
    <w:rsid w:val="00CB59C0"/>
    <w:rsid w:val="00CB6833"/>
    <w:rsid w:val="00CC0AEB"/>
    <w:rsid w:val="00CC3079"/>
    <w:rsid w:val="00CC3EA6"/>
    <w:rsid w:val="00CC593A"/>
    <w:rsid w:val="00CC5DEE"/>
    <w:rsid w:val="00CC698B"/>
    <w:rsid w:val="00CD2315"/>
    <w:rsid w:val="00CD6823"/>
    <w:rsid w:val="00CD7A4B"/>
    <w:rsid w:val="00CE1E0B"/>
    <w:rsid w:val="00CE2E6B"/>
    <w:rsid w:val="00CE2F6A"/>
    <w:rsid w:val="00CE30A2"/>
    <w:rsid w:val="00CE38B2"/>
    <w:rsid w:val="00CE3A7E"/>
    <w:rsid w:val="00CE3C38"/>
    <w:rsid w:val="00CE4C67"/>
    <w:rsid w:val="00CE5999"/>
    <w:rsid w:val="00CE5D14"/>
    <w:rsid w:val="00CE6716"/>
    <w:rsid w:val="00CE73A1"/>
    <w:rsid w:val="00CE73C6"/>
    <w:rsid w:val="00CE7916"/>
    <w:rsid w:val="00CE7ADB"/>
    <w:rsid w:val="00CF08D7"/>
    <w:rsid w:val="00CF281E"/>
    <w:rsid w:val="00CF2C38"/>
    <w:rsid w:val="00CF3346"/>
    <w:rsid w:val="00CF4E5B"/>
    <w:rsid w:val="00CF5DD0"/>
    <w:rsid w:val="00CF6769"/>
    <w:rsid w:val="00CF7A50"/>
    <w:rsid w:val="00D0184C"/>
    <w:rsid w:val="00D01F77"/>
    <w:rsid w:val="00D02DC9"/>
    <w:rsid w:val="00D03278"/>
    <w:rsid w:val="00D07680"/>
    <w:rsid w:val="00D11D53"/>
    <w:rsid w:val="00D128DB"/>
    <w:rsid w:val="00D130A0"/>
    <w:rsid w:val="00D130F6"/>
    <w:rsid w:val="00D1313A"/>
    <w:rsid w:val="00D14A52"/>
    <w:rsid w:val="00D1606A"/>
    <w:rsid w:val="00D170C3"/>
    <w:rsid w:val="00D1791E"/>
    <w:rsid w:val="00D179BB"/>
    <w:rsid w:val="00D20C3F"/>
    <w:rsid w:val="00D20E4C"/>
    <w:rsid w:val="00D2146F"/>
    <w:rsid w:val="00D219DB"/>
    <w:rsid w:val="00D22539"/>
    <w:rsid w:val="00D22C17"/>
    <w:rsid w:val="00D2353A"/>
    <w:rsid w:val="00D24D9E"/>
    <w:rsid w:val="00D24F0D"/>
    <w:rsid w:val="00D257CE"/>
    <w:rsid w:val="00D262CB"/>
    <w:rsid w:val="00D26972"/>
    <w:rsid w:val="00D2751A"/>
    <w:rsid w:val="00D27FEC"/>
    <w:rsid w:val="00D30822"/>
    <w:rsid w:val="00D32172"/>
    <w:rsid w:val="00D348D9"/>
    <w:rsid w:val="00D353E2"/>
    <w:rsid w:val="00D403C3"/>
    <w:rsid w:val="00D404F4"/>
    <w:rsid w:val="00D4068B"/>
    <w:rsid w:val="00D41CA1"/>
    <w:rsid w:val="00D42A00"/>
    <w:rsid w:val="00D42CB1"/>
    <w:rsid w:val="00D4646F"/>
    <w:rsid w:val="00D4699E"/>
    <w:rsid w:val="00D4790D"/>
    <w:rsid w:val="00D47D61"/>
    <w:rsid w:val="00D54F02"/>
    <w:rsid w:val="00D56A6A"/>
    <w:rsid w:val="00D62118"/>
    <w:rsid w:val="00D64C7F"/>
    <w:rsid w:val="00D65234"/>
    <w:rsid w:val="00D664F8"/>
    <w:rsid w:val="00D66EDD"/>
    <w:rsid w:val="00D67416"/>
    <w:rsid w:val="00D677DF"/>
    <w:rsid w:val="00D706D8"/>
    <w:rsid w:val="00D70866"/>
    <w:rsid w:val="00D70D02"/>
    <w:rsid w:val="00D71B15"/>
    <w:rsid w:val="00D7236C"/>
    <w:rsid w:val="00D7260B"/>
    <w:rsid w:val="00D734FE"/>
    <w:rsid w:val="00D73EF3"/>
    <w:rsid w:val="00D76E06"/>
    <w:rsid w:val="00D76E59"/>
    <w:rsid w:val="00D77A9E"/>
    <w:rsid w:val="00D81038"/>
    <w:rsid w:val="00D818E3"/>
    <w:rsid w:val="00D81D3B"/>
    <w:rsid w:val="00D82D29"/>
    <w:rsid w:val="00D8362C"/>
    <w:rsid w:val="00D83F97"/>
    <w:rsid w:val="00D849F7"/>
    <w:rsid w:val="00D85090"/>
    <w:rsid w:val="00D851E2"/>
    <w:rsid w:val="00D8551E"/>
    <w:rsid w:val="00D85B76"/>
    <w:rsid w:val="00D861B5"/>
    <w:rsid w:val="00D87B06"/>
    <w:rsid w:val="00D90343"/>
    <w:rsid w:val="00D90677"/>
    <w:rsid w:val="00D9080E"/>
    <w:rsid w:val="00D915A1"/>
    <w:rsid w:val="00D91A53"/>
    <w:rsid w:val="00D9487F"/>
    <w:rsid w:val="00D96361"/>
    <w:rsid w:val="00D97E97"/>
    <w:rsid w:val="00DA0279"/>
    <w:rsid w:val="00DA229E"/>
    <w:rsid w:val="00DA2CDE"/>
    <w:rsid w:val="00DA2D2F"/>
    <w:rsid w:val="00DA60C6"/>
    <w:rsid w:val="00DA6940"/>
    <w:rsid w:val="00DA7FF3"/>
    <w:rsid w:val="00DB0D32"/>
    <w:rsid w:val="00DB0E64"/>
    <w:rsid w:val="00DB117B"/>
    <w:rsid w:val="00DB11A1"/>
    <w:rsid w:val="00DB16BB"/>
    <w:rsid w:val="00DB4148"/>
    <w:rsid w:val="00DB4259"/>
    <w:rsid w:val="00DB4D73"/>
    <w:rsid w:val="00DB560A"/>
    <w:rsid w:val="00DB5D5D"/>
    <w:rsid w:val="00DB62A9"/>
    <w:rsid w:val="00DB7AEC"/>
    <w:rsid w:val="00DB7C90"/>
    <w:rsid w:val="00DC09C9"/>
    <w:rsid w:val="00DC11A7"/>
    <w:rsid w:val="00DC2A9D"/>
    <w:rsid w:val="00DC3C95"/>
    <w:rsid w:val="00DC6842"/>
    <w:rsid w:val="00DD00B2"/>
    <w:rsid w:val="00DD0389"/>
    <w:rsid w:val="00DD091D"/>
    <w:rsid w:val="00DD14F5"/>
    <w:rsid w:val="00DD2E08"/>
    <w:rsid w:val="00DD3356"/>
    <w:rsid w:val="00DD39F6"/>
    <w:rsid w:val="00DD483C"/>
    <w:rsid w:val="00DD5980"/>
    <w:rsid w:val="00DD6C99"/>
    <w:rsid w:val="00DD72BC"/>
    <w:rsid w:val="00DD72D9"/>
    <w:rsid w:val="00DD756D"/>
    <w:rsid w:val="00DE42E9"/>
    <w:rsid w:val="00DE79CE"/>
    <w:rsid w:val="00DE7E1C"/>
    <w:rsid w:val="00DE7E46"/>
    <w:rsid w:val="00DF0123"/>
    <w:rsid w:val="00DF11D1"/>
    <w:rsid w:val="00DF13E9"/>
    <w:rsid w:val="00DF46F8"/>
    <w:rsid w:val="00DF5360"/>
    <w:rsid w:val="00DF558F"/>
    <w:rsid w:val="00DF604A"/>
    <w:rsid w:val="00DF63D7"/>
    <w:rsid w:val="00DF65E8"/>
    <w:rsid w:val="00DF6BF7"/>
    <w:rsid w:val="00DF6FA0"/>
    <w:rsid w:val="00DF7ED1"/>
    <w:rsid w:val="00E00D0C"/>
    <w:rsid w:val="00E00D81"/>
    <w:rsid w:val="00E01AB8"/>
    <w:rsid w:val="00E025E8"/>
    <w:rsid w:val="00E041CA"/>
    <w:rsid w:val="00E043C9"/>
    <w:rsid w:val="00E10160"/>
    <w:rsid w:val="00E10C35"/>
    <w:rsid w:val="00E125ED"/>
    <w:rsid w:val="00E13A60"/>
    <w:rsid w:val="00E14ADC"/>
    <w:rsid w:val="00E1692B"/>
    <w:rsid w:val="00E16BF0"/>
    <w:rsid w:val="00E17C4D"/>
    <w:rsid w:val="00E20528"/>
    <w:rsid w:val="00E21234"/>
    <w:rsid w:val="00E21AC4"/>
    <w:rsid w:val="00E22854"/>
    <w:rsid w:val="00E228E4"/>
    <w:rsid w:val="00E23D5F"/>
    <w:rsid w:val="00E24ED5"/>
    <w:rsid w:val="00E301C8"/>
    <w:rsid w:val="00E304C1"/>
    <w:rsid w:val="00E30604"/>
    <w:rsid w:val="00E30C22"/>
    <w:rsid w:val="00E312D7"/>
    <w:rsid w:val="00E32416"/>
    <w:rsid w:val="00E32860"/>
    <w:rsid w:val="00E32B6E"/>
    <w:rsid w:val="00E33341"/>
    <w:rsid w:val="00E33882"/>
    <w:rsid w:val="00E35135"/>
    <w:rsid w:val="00E35542"/>
    <w:rsid w:val="00E4020F"/>
    <w:rsid w:val="00E416D4"/>
    <w:rsid w:val="00E42CCE"/>
    <w:rsid w:val="00E43429"/>
    <w:rsid w:val="00E444B1"/>
    <w:rsid w:val="00E465FB"/>
    <w:rsid w:val="00E47DEA"/>
    <w:rsid w:val="00E50E6D"/>
    <w:rsid w:val="00E50FC5"/>
    <w:rsid w:val="00E518DB"/>
    <w:rsid w:val="00E520E4"/>
    <w:rsid w:val="00E524F1"/>
    <w:rsid w:val="00E546B7"/>
    <w:rsid w:val="00E559F3"/>
    <w:rsid w:val="00E56F22"/>
    <w:rsid w:val="00E61AEC"/>
    <w:rsid w:val="00E62205"/>
    <w:rsid w:val="00E63ECC"/>
    <w:rsid w:val="00E63FB9"/>
    <w:rsid w:val="00E649F4"/>
    <w:rsid w:val="00E6625B"/>
    <w:rsid w:val="00E70FAF"/>
    <w:rsid w:val="00E71422"/>
    <w:rsid w:val="00E72072"/>
    <w:rsid w:val="00E7286B"/>
    <w:rsid w:val="00E730AE"/>
    <w:rsid w:val="00E7461A"/>
    <w:rsid w:val="00E763E1"/>
    <w:rsid w:val="00E7716C"/>
    <w:rsid w:val="00E777F1"/>
    <w:rsid w:val="00E80372"/>
    <w:rsid w:val="00E81AD5"/>
    <w:rsid w:val="00E83F3B"/>
    <w:rsid w:val="00E8448E"/>
    <w:rsid w:val="00E84909"/>
    <w:rsid w:val="00E86BA2"/>
    <w:rsid w:val="00E86F6B"/>
    <w:rsid w:val="00E87F4A"/>
    <w:rsid w:val="00E904E5"/>
    <w:rsid w:val="00E90F1E"/>
    <w:rsid w:val="00E912BC"/>
    <w:rsid w:val="00E9136E"/>
    <w:rsid w:val="00E913EA"/>
    <w:rsid w:val="00E92829"/>
    <w:rsid w:val="00E93BD0"/>
    <w:rsid w:val="00E9549B"/>
    <w:rsid w:val="00E969E4"/>
    <w:rsid w:val="00E970EC"/>
    <w:rsid w:val="00E97110"/>
    <w:rsid w:val="00E97FDA"/>
    <w:rsid w:val="00EA0C89"/>
    <w:rsid w:val="00EA1C4A"/>
    <w:rsid w:val="00EA1C69"/>
    <w:rsid w:val="00EA3E3B"/>
    <w:rsid w:val="00EA4C70"/>
    <w:rsid w:val="00EA5A80"/>
    <w:rsid w:val="00EB1B53"/>
    <w:rsid w:val="00EB28F5"/>
    <w:rsid w:val="00EB3672"/>
    <w:rsid w:val="00EB5095"/>
    <w:rsid w:val="00EB6572"/>
    <w:rsid w:val="00EC06BA"/>
    <w:rsid w:val="00EC0928"/>
    <w:rsid w:val="00EC0DC7"/>
    <w:rsid w:val="00EC0E51"/>
    <w:rsid w:val="00EC17CE"/>
    <w:rsid w:val="00EC2558"/>
    <w:rsid w:val="00EC3232"/>
    <w:rsid w:val="00EC457B"/>
    <w:rsid w:val="00EC56B2"/>
    <w:rsid w:val="00EC613E"/>
    <w:rsid w:val="00EC7A02"/>
    <w:rsid w:val="00EC7EE0"/>
    <w:rsid w:val="00ED252D"/>
    <w:rsid w:val="00ED2FCA"/>
    <w:rsid w:val="00ED32B7"/>
    <w:rsid w:val="00ED40D5"/>
    <w:rsid w:val="00ED40DB"/>
    <w:rsid w:val="00ED455F"/>
    <w:rsid w:val="00ED5747"/>
    <w:rsid w:val="00ED6912"/>
    <w:rsid w:val="00ED6C9E"/>
    <w:rsid w:val="00EE050B"/>
    <w:rsid w:val="00EE0581"/>
    <w:rsid w:val="00EE5B5E"/>
    <w:rsid w:val="00EE5BA1"/>
    <w:rsid w:val="00EE6E50"/>
    <w:rsid w:val="00EE7982"/>
    <w:rsid w:val="00EF201F"/>
    <w:rsid w:val="00EF2339"/>
    <w:rsid w:val="00EF2B6B"/>
    <w:rsid w:val="00EF5004"/>
    <w:rsid w:val="00EF6C7E"/>
    <w:rsid w:val="00EF7AA5"/>
    <w:rsid w:val="00F007C6"/>
    <w:rsid w:val="00F01728"/>
    <w:rsid w:val="00F034DC"/>
    <w:rsid w:val="00F03E77"/>
    <w:rsid w:val="00F06E22"/>
    <w:rsid w:val="00F07C98"/>
    <w:rsid w:val="00F11631"/>
    <w:rsid w:val="00F11709"/>
    <w:rsid w:val="00F11A19"/>
    <w:rsid w:val="00F121D0"/>
    <w:rsid w:val="00F123C9"/>
    <w:rsid w:val="00F126B3"/>
    <w:rsid w:val="00F129EE"/>
    <w:rsid w:val="00F14B68"/>
    <w:rsid w:val="00F15C84"/>
    <w:rsid w:val="00F200FD"/>
    <w:rsid w:val="00F21477"/>
    <w:rsid w:val="00F22DC0"/>
    <w:rsid w:val="00F23E23"/>
    <w:rsid w:val="00F248AD"/>
    <w:rsid w:val="00F248D3"/>
    <w:rsid w:val="00F26E77"/>
    <w:rsid w:val="00F2777D"/>
    <w:rsid w:val="00F31662"/>
    <w:rsid w:val="00F31E05"/>
    <w:rsid w:val="00F41718"/>
    <w:rsid w:val="00F41D45"/>
    <w:rsid w:val="00F4210E"/>
    <w:rsid w:val="00F4224D"/>
    <w:rsid w:val="00F425A3"/>
    <w:rsid w:val="00F426D8"/>
    <w:rsid w:val="00F44CD3"/>
    <w:rsid w:val="00F50E26"/>
    <w:rsid w:val="00F529B3"/>
    <w:rsid w:val="00F54559"/>
    <w:rsid w:val="00F547F1"/>
    <w:rsid w:val="00F55532"/>
    <w:rsid w:val="00F55E4E"/>
    <w:rsid w:val="00F56A18"/>
    <w:rsid w:val="00F6003E"/>
    <w:rsid w:val="00F609FA"/>
    <w:rsid w:val="00F619AF"/>
    <w:rsid w:val="00F622D8"/>
    <w:rsid w:val="00F62692"/>
    <w:rsid w:val="00F62D9C"/>
    <w:rsid w:val="00F63041"/>
    <w:rsid w:val="00F63F52"/>
    <w:rsid w:val="00F641F5"/>
    <w:rsid w:val="00F6449D"/>
    <w:rsid w:val="00F661BA"/>
    <w:rsid w:val="00F662E7"/>
    <w:rsid w:val="00F6640B"/>
    <w:rsid w:val="00F66733"/>
    <w:rsid w:val="00F75F90"/>
    <w:rsid w:val="00F75FC2"/>
    <w:rsid w:val="00F770A3"/>
    <w:rsid w:val="00F80841"/>
    <w:rsid w:val="00F81B10"/>
    <w:rsid w:val="00F81B7A"/>
    <w:rsid w:val="00F824B3"/>
    <w:rsid w:val="00F828E7"/>
    <w:rsid w:val="00F83E13"/>
    <w:rsid w:val="00F84500"/>
    <w:rsid w:val="00F84DC0"/>
    <w:rsid w:val="00F87C9E"/>
    <w:rsid w:val="00F901D9"/>
    <w:rsid w:val="00F91103"/>
    <w:rsid w:val="00F911BF"/>
    <w:rsid w:val="00F918AD"/>
    <w:rsid w:val="00F93E96"/>
    <w:rsid w:val="00F95517"/>
    <w:rsid w:val="00F95679"/>
    <w:rsid w:val="00F96D9A"/>
    <w:rsid w:val="00F96FDB"/>
    <w:rsid w:val="00FA0110"/>
    <w:rsid w:val="00FA0CE5"/>
    <w:rsid w:val="00FA12AF"/>
    <w:rsid w:val="00FA1339"/>
    <w:rsid w:val="00FA175D"/>
    <w:rsid w:val="00FA247A"/>
    <w:rsid w:val="00FA30C8"/>
    <w:rsid w:val="00FA4856"/>
    <w:rsid w:val="00FA4DCD"/>
    <w:rsid w:val="00FA6E93"/>
    <w:rsid w:val="00FA6EB5"/>
    <w:rsid w:val="00FB077E"/>
    <w:rsid w:val="00FB29D9"/>
    <w:rsid w:val="00FB3C10"/>
    <w:rsid w:val="00FB5C8B"/>
    <w:rsid w:val="00FB7889"/>
    <w:rsid w:val="00FB7ABE"/>
    <w:rsid w:val="00FC0C09"/>
    <w:rsid w:val="00FC1449"/>
    <w:rsid w:val="00FC3340"/>
    <w:rsid w:val="00FC3DA6"/>
    <w:rsid w:val="00FC58A5"/>
    <w:rsid w:val="00FC61B1"/>
    <w:rsid w:val="00FC6E94"/>
    <w:rsid w:val="00FC7B49"/>
    <w:rsid w:val="00FD0344"/>
    <w:rsid w:val="00FD43F1"/>
    <w:rsid w:val="00FD4FF8"/>
    <w:rsid w:val="00FD6C11"/>
    <w:rsid w:val="00FD6D40"/>
    <w:rsid w:val="00FD7821"/>
    <w:rsid w:val="00FD7F3F"/>
    <w:rsid w:val="00FE19AE"/>
    <w:rsid w:val="00FE1C7A"/>
    <w:rsid w:val="00FE23BB"/>
    <w:rsid w:val="00FE28A6"/>
    <w:rsid w:val="00FE4832"/>
    <w:rsid w:val="00FE4DE6"/>
    <w:rsid w:val="00FE55CE"/>
    <w:rsid w:val="00FE6FB3"/>
    <w:rsid w:val="00FF2E7A"/>
    <w:rsid w:val="00FF3BA4"/>
    <w:rsid w:val="00FF4C15"/>
    <w:rsid w:val="00FF6502"/>
    <w:rsid w:val="00FF6988"/>
    <w:rsid w:val="00FF6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1BE"/>
    <w:pPr>
      <w:widowControl w:val="0"/>
      <w:autoSpaceDE w:val="0"/>
      <w:autoSpaceDN w:val="0"/>
      <w:adjustRightInd w:val="0"/>
    </w:pPr>
    <w:rPr>
      <w:rFonts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rsid w:val="006D6C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D6C7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D6C72"/>
    <w:rPr>
      <w:rFonts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D6C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D6C7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6D6C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6C72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BD772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63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</TotalTime>
  <Pages>1</Pages>
  <Words>66</Words>
  <Characters>377</Characters>
  <Application>Microsoft Office Outlook</Application>
  <DocSecurity>0</DocSecurity>
  <Lines>0</Lines>
  <Paragraphs>0</Paragraphs>
  <ScaleCrop>false</ScaleCrop>
  <Company>Sportshkola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</dc:creator>
  <cp:keywords/>
  <dc:description/>
  <cp:lastModifiedBy>User</cp:lastModifiedBy>
  <cp:revision>18</cp:revision>
  <cp:lastPrinted>2013-06-18T09:15:00Z</cp:lastPrinted>
  <dcterms:created xsi:type="dcterms:W3CDTF">2012-08-15T08:12:00Z</dcterms:created>
  <dcterms:modified xsi:type="dcterms:W3CDTF">2013-06-18T09:56:00Z</dcterms:modified>
</cp:coreProperties>
</file>